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DBA6E" w14:textId="2E8C245F" w:rsidR="00D65FD6" w:rsidRPr="00474387" w:rsidRDefault="00D65FD6" w:rsidP="000C7652">
      <w:bookmarkStart w:id="0" w:name="_Hlk208822529"/>
    </w:p>
    <w:p w14:paraId="1435EFAC" w14:textId="613C5EB8" w:rsidR="004E3B0F" w:rsidRDefault="00E22DA1" w:rsidP="00C21875">
      <w:pPr>
        <w:ind w:left="0"/>
        <w:rPr>
          <w:sz w:val="12"/>
          <w:szCs w:val="16"/>
        </w:rPr>
      </w:pPr>
      <w:r>
        <w:br/>
      </w:r>
      <w:r>
        <w:rPr>
          <w:sz w:val="12"/>
          <w:szCs w:val="16"/>
        </w:rPr>
        <w:t xml:space="preserve"> </w:t>
      </w:r>
    </w:p>
    <w:p w14:paraId="5E32A006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30C4E1F8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6D0F1C07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2F61627C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524B7159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42A6F4BE" w14:textId="145D9DA0" w:rsidR="004E3B0F" w:rsidRPr="0061706E" w:rsidRDefault="00D779EB" w:rsidP="004E3B0F">
      <w:pPr>
        <w:spacing w:after="360" w:line="280" w:lineRule="atLeast"/>
        <w:ind w:left="-851"/>
        <w:rPr>
          <w:rFonts w:eastAsia="Times New Roman" w:cs="Times New Roman"/>
          <w:sz w:val="48"/>
          <w:szCs w:val="48"/>
          <w:lang w:eastAsia="da-DK"/>
        </w:rPr>
      </w:pPr>
      <w:r>
        <w:rPr>
          <w:rFonts w:eastAsia="Times New Roman" w:cs="Times New Roman"/>
          <w:sz w:val="48"/>
          <w:szCs w:val="48"/>
          <w:lang w:eastAsia="da-DK"/>
        </w:rPr>
        <w:t xml:space="preserve">  </w:t>
      </w:r>
      <w:r w:rsidR="004E3B0F" w:rsidRPr="0061706E">
        <w:rPr>
          <w:rFonts w:eastAsia="Times New Roman" w:cs="Times New Roman"/>
          <w:sz w:val="48"/>
          <w:szCs w:val="48"/>
          <w:lang w:eastAsia="da-DK"/>
        </w:rPr>
        <w:t>Lokaltog A/S</w:t>
      </w:r>
      <w:r w:rsidR="004E3B0F"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1A07FC8F" w14:textId="2665C56E" w:rsidR="004E3B0F" w:rsidRPr="0061706E" w:rsidRDefault="00D779EB" w:rsidP="004E3B0F">
      <w:pPr>
        <w:spacing w:after="360" w:line="280" w:lineRule="atLeast"/>
        <w:ind w:left="-851" w:right="-285"/>
        <w:rPr>
          <w:rFonts w:eastAsia="Times New Roman" w:cs="Times New Roman"/>
          <w:sz w:val="48"/>
          <w:szCs w:val="48"/>
          <w:lang w:eastAsia="da-DK"/>
        </w:rPr>
      </w:pPr>
      <w:r>
        <w:rPr>
          <w:rFonts w:eastAsia="Times New Roman" w:cs="Times New Roman"/>
          <w:sz w:val="48"/>
          <w:szCs w:val="48"/>
          <w:lang w:eastAsia="da-DK"/>
        </w:rPr>
        <w:t xml:space="preserve">  </w:t>
      </w:r>
      <w:r w:rsidR="004E3B0F">
        <w:rPr>
          <w:rFonts w:eastAsia="Times New Roman" w:cs="Times New Roman"/>
          <w:sz w:val="48"/>
          <w:szCs w:val="48"/>
          <w:lang w:eastAsia="da-DK"/>
        </w:rPr>
        <w:t>Mødereferat</w:t>
      </w:r>
    </w:p>
    <w:p w14:paraId="3F70C421" w14:textId="6E899142" w:rsidR="004E3B0F" w:rsidRPr="0061706E" w:rsidRDefault="00D779EB" w:rsidP="003827EC">
      <w:pPr>
        <w:pStyle w:val="Orangeoverskrift"/>
        <w:rPr>
          <w:bCs/>
          <w:color w:val="225F41" w:themeColor="accent2"/>
        </w:rPr>
      </w:pPr>
      <w:bookmarkStart w:id="1" w:name="_Hlk130292009"/>
      <w:bookmarkStart w:id="2" w:name="_Hlk206061460"/>
      <w:r>
        <w:rPr>
          <w:iCs/>
        </w:rPr>
        <w:t xml:space="preserve">   </w:t>
      </w:r>
      <w:r w:rsidR="004E3B0F" w:rsidRPr="0061706E">
        <w:rPr>
          <w:iCs/>
        </w:rPr>
        <w:t>Projektnavn:</w:t>
      </w:r>
      <w:r w:rsidR="004E3B0F" w:rsidRPr="0061706E">
        <w:tab/>
      </w:r>
      <w:permStart w:id="1859526510" w:edGrp="everyone"/>
      <w:r w:rsidR="004E3B0F" w:rsidRPr="003827EC">
        <w:rPr>
          <w:color w:val="FF9900"/>
        </w:rPr>
        <w:t>XXXX XXXX</w:t>
      </w:r>
      <w:permEnd w:id="1859526510"/>
    </w:p>
    <w:p w14:paraId="6420F915" w14:textId="050EC4EF" w:rsidR="004E3B0F" w:rsidRPr="0061706E" w:rsidRDefault="00D779EB" w:rsidP="003827EC">
      <w:pPr>
        <w:pStyle w:val="Orangeoverskrift"/>
      </w:pPr>
      <w:r>
        <w:rPr>
          <w:iCs/>
        </w:rPr>
        <w:t xml:space="preserve">   </w:t>
      </w:r>
      <w:r w:rsidR="004E3B0F" w:rsidRPr="0061706E">
        <w:rPr>
          <w:iCs/>
        </w:rPr>
        <w:t>ATM nr.:</w:t>
      </w:r>
      <w:r w:rsidR="004E3B0F" w:rsidRPr="0061706E">
        <w:rPr>
          <w:iCs/>
        </w:rPr>
        <w:tab/>
      </w:r>
      <w:r w:rsidR="004E3B0F" w:rsidRPr="0061706E">
        <w:tab/>
      </w:r>
      <w:permStart w:id="2140756544" w:edGrp="everyone"/>
      <w:r w:rsidR="004E3B0F" w:rsidRPr="003827EC">
        <w:rPr>
          <w:color w:val="FF9900"/>
        </w:rPr>
        <w:t>XXX</w:t>
      </w:r>
      <w:permEnd w:id="2140756544"/>
    </w:p>
    <w:bookmarkEnd w:id="1"/>
    <w:p w14:paraId="60008553" w14:textId="22A5C57D" w:rsidR="004E3B0F" w:rsidRPr="0061706E" w:rsidRDefault="00D779EB" w:rsidP="003827EC">
      <w:pPr>
        <w:pStyle w:val="Orangetekst"/>
        <w:rPr>
          <w:color w:val="225F41" w:themeColor="accent2"/>
        </w:rPr>
      </w:pPr>
      <w:r>
        <w:t xml:space="preserve">     </w:t>
      </w:r>
      <w:r w:rsidR="004E3B0F" w:rsidRPr="0061706E">
        <w:t>Versions nr.</w:t>
      </w:r>
      <w:r w:rsidR="004E3B0F" w:rsidRPr="0061706E">
        <w:tab/>
      </w:r>
      <w:r w:rsidR="004E3B0F" w:rsidRPr="0061706E">
        <w:tab/>
      </w:r>
      <w:permStart w:id="423912054" w:edGrp="everyone"/>
      <w:r w:rsidR="004E3B0F" w:rsidRPr="003827EC">
        <w:rPr>
          <w:color w:val="FF9900"/>
        </w:rPr>
        <w:t>1.0</w:t>
      </w:r>
    </w:p>
    <w:permEnd w:id="423912054"/>
    <w:p w14:paraId="0F07B42C" w14:textId="199D11E6" w:rsidR="004E3B0F" w:rsidRPr="0061706E" w:rsidRDefault="00D779EB" w:rsidP="003827EC">
      <w:pPr>
        <w:pStyle w:val="Orangetekst"/>
      </w:pPr>
      <w:r>
        <w:t xml:space="preserve">     </w:t>
      </w:r>
      <w:r w:rsidR="004E3B0F" w:rsidRPr="0061706E">
        <w:t>Udarbejdet af:</w:t>
      </w:r>
      <w:r w:rsidR="004E3B0F" w:rsidRPr="0061706E">
        <w:tab/>
      </w:r>
      <w:permStart w:id="1499232763" w:edGrp="everyone"/>
      <w:r w:rsidR="004E3B0F" w:rsidRPr="003827EC">
        <w:rPr>
          <w:color w:val="FF9900"/>
        </w:rPr>
        <w:t>Navn, Virksomhed</w:t>
      </w:r>
      <w:permEnd w:id="1499232763"/>
    </w:p>
    <w:p w14:paraId="3597A87E" w14:textId="35DEE717" w:rsidR="004E3B0F" w:rsidRPr="0061706E" w:rsidRDefault="00D779EB" w:rsidP="003827EC">
      <w:pPr>
        <w:pStyle w:val="Orangetekst"/>
      </w:pPr>
      <w:r>
        <w:t xml:space="preserve">     </w:t>
      </w:r>
      <w:r w:rsidR="004E3B0F" w:rsidRPr="0061706E">
        <w:t>Gransket af:</w:t>
      </w:r>
      <w:r w:rsidR="004E3B0F" w:rsidRPr="0061706E">
        <w:tab/>
      </w:r>
      <w:r w:rsidR="004E3B0F" w:rsidRPr="0061706E">
        <w:tab/>
      </w:r>
      <w:permStart w:id="1557225253" w:edGrp="everyone"/>
      <w:r w:rsidR="004E3B0F" w:rsidRPr="007C5484">
        <w:rPr>
          <w:color w:val="FF9900"/>
        </w:rPr>
        <w:t>Navn, Virksomhed</w:t>
      </w:r>
      <w:permEnd w:id="1557225253"/>
    </w:p>
    <w:p w14:paraId="1627BF92" w14:textId="435420CB" w:rsidR="004E3B0F" w:rsidRPr="007C5484" w:rsidRDefault="00D779EB" w:rsidP="003827EC">
      <w:pPr>
        <w:pStyle w:val="Orangetekst"/>
        <w:rPr>
          <w:color w:val="FF9900"/>
        </w:rPr>
      </w:pPr>
      <w:r>
        <w:t xml:space="preserve">     </w:t>
      </w:r>
      <w:r w:rsidR="004E3B0F" w:rsidRPr="0061706E">
        <w:t>Godkendt af:</w:t>
      </w:r>
      <w:r w:rsidR="004E3B0F" w:rsidRPr="0061706E">
        <w:tab/>
      </w:r>
      <w:r w:rsidR="004E3B0F" w:rsidRPr="0061706E">
        <w:tab/>
      </w:r>
      <w:permStart w:id="1547332360" w:edGrp="everyone"/>
      <w:r w:rsidR="004E3B0F" w:rsidRPr="007C5484">
        <w:rPr>
          <w:color w:val="FF9900"/>
        </w:rPr>
        <w:t xml:space="preserve">Navn, </w:t>
      </w:r>
      <w:bookmarkEnd w:id="2"/>
      <w:r w:rsidR="004E3B0F" w:rsidRPr="007C5484">
        <w:rPr>
          <w:color w:val="FF9900"/>
        </w:rPr>
        <w:t>Virksomhed</w:t>
      </w:r>
      <w:permEnd w:id="1547332360"/>
    </w:p>
    <w:p w14:paraId="0DECF6B2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  <w:r w:rsidRPr="0061706E">
        <w:rPr>
          <w:rFonts w:eastAsia="Times New Roman" w:cs="Times New Roman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6D664AA0" wp14:editId="0849BC1D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C0B60C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3A14CAB8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4AB1BEF3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1FF73C68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6AD52A3C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  <w:r w:rsidRPr="0061706E">
        <w:rPr>
          <w:rFonts w:eastAsia="Times New Roman" w:cs="Times New Roman"/>
          <w:lang w:eastAsia="da-DK"/>
        </w:rPr>
        <w:tab/>
      </w:r>
    </w:p>
    <w:p w14:paraId="0EC23271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C24BE0" wp14:editId="2BE591B7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30B46C6" w14:textId="77777777" w:rsidR="004E3B0F" w:rsidRPr="00CC1453" w:rsidRDefault="004E3B0F" w:rsidP="004E3B0F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24BE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.9pt;margin-top:322.95pt;width:596.7pt;height:27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30B46C6" w14:textId="77777777" w:rsidR="004E3B0F" w:rsidRPr="00CC1453" w:rsidRDefault="004E3B0F" w:rsidP="004E3B0F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A796541" w14:textId="6BB13D45" w:rsidR="003827EC" w:rsidRPr="0061706E" w:rsidRDefault="004E3B0F" w:rsidP="003827EC">
      <w:pPr>
        <w:spacing w:after="0" w:line="280" w:lineRule="atLeast"/>
        <w:ind w:left="-426"/>
        <w:rPr>
          <w:rFonts w:eastAsia="Times New Roman" w:cs="Times New Roman"/>
          <w:lang w:eastAsia="da-DK"/>
        </w:rPr>
      </w:pP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lang w:eastAsia="da-DK"/>
        </w:rPr>
        <w:lastRenderedPageBreak/>
        <w:t>Version af dokument</w:t>
      </w:r>
      <w:r w:rsidR="003827EC">
        <w:rPr>
          <w:rFonts w:eastAsia="Times New Roman" w:cs="Times New Roman"/>
          <w:lang w:eastAsia="da-DK"/>
        </w:rPr>
        <w:t>:</w:t>
      </w:r>
    </w:p>
    <w:p w14:paraId="1E2E5F88" w14:textId="77777777" w:rsidR="003827EC" w:rsidRPr="0061706E" w:rsidRDefault="003827EC" w:rsidP="003827EC">
      <w:pPr>
        <w:spacing w:after="0" w:line="280" w:lineRule="atLeast"/>
        <w:rPr>
          <w:rFonts w:eastAsia="Times New Roman" w:cs="Times New Roman"/>
          <w:color w:val="0070C0"/>
          <w:lang w:eastAsia="da-DK"/>
        </w:rPr>
      </w:pPr>
    </w:p>
    <w:tbl>
      <w:tblPr>
        <w:tblStyle w:val="Tabel-Gitter1"/>
        <w:tblW w:w="9628" w:type="dxa"/>
        <w:tblInd w:w="-457" w:type="dxa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3827EC" w:rsidRPr="0061706E" w14:paraId="414A6621" w14:textId="77777777" w:rsidTr="003827EC">
        <w:tc>
          <w:tcPr>
            <w:tcW w:w="983" w:type="dxa"/>
            <w:shd w:val="clear" w:color="auto" w:fill="FFFFFF" w:themeFill="background2" w:themeFillTint="33"/>
          </w:tcPr>
          <w:p w14:paraId="7413B40D" w14:textId="77777777" w:rsidR="003827EC" w:rsidRPr="003827EC" w:rsidRDefault="003827EC" w:rsidP="003827EC">
            <w:pPr>
              <w:ind w:left="-112" w:right="31"/>
              <w:jc w:val="center"/>
              <w:rPr>
                <w:rFonts w:ascii="Verdana" w:hAnsi="Verdana"/>
                <w:b/>
                <w:szCs w:val="22"/>
              </w:rPr>
            </w:pPr>
            <w:bookmarkStart w:id="6" w:name="_Hlk206061471"/>
            <w:r w:rsidRPr="003827EC">
              <w:rPr>
                <w:rFonts w:ascii="Verdana" w:hAnsi="Verdana"/>
                <w:b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FFFFF" w:themeFill="background2" w:themeFillTint="33"/>
          </w:tcPr>
          <w:p w14:paraId="32EF5A26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FFFFF" w:themeFill="background2" w:themeFillTint="33"/>
          </w:tcPr>
          <w:p w14:paraId="23622E5C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FFFFF" w:themeFill="background2" w:themeFillTint="33"/>
          </w:tcPr>
          <w:p w14:paraId="08994F00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FFFFF" w:themeFill="background2" w:themeFillTint="33"/>
          </w:tcPr>
          <w:p w14:paraId="7C7862BA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FFFFF" w:themeFill="background2" w:themeFillTint="33"/>
          </w:tcPr>
          <w:p w14:paraId="31706E76" w14:textId="77777777" w:rsidR="003827EC" w:rsidRPr="003827EC" w:rsidRDefault="003827EC" w:rsidP="003827EC">
            <w:pPr>
              <w:ind w:left="-112" w:right="31"/>
              <w:jc w:val="center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Ændring</w:t>
            </w:r>
          </w:p>
        </w:tc>
      </w:tr>
      <w:tr w:rsidR="003827EC" w:rsidRPr="0061706E" w14:paraId="5F4A1AA9" w14:textId="77777777" w:rsidTr="003827EC">
        <w:tc>
          <w:tcPr>
            <w:tcW w:w="983" w:type="dxa"/>
          </w:tcPr>
          <w:p w14:paraId="5E3CE1D8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ermStart w:id="1134782202" w:edGrp="everyone" w:colFirst="0" w:colLast="0"/>
            <w:permStart w:id="1812691578" w:edGrp="everyone" w:colFirst="1" w:colLast="1"/>
            <w:permStart w:id="1041448952" w:edGrp="everyone" w:colFirst="2" w:colLast="2"/>
            <w:permStart w:id="501755567" w:edGrp="everyone" w:colFirst="3" w:colLast="3"/>
            <w:permStart w:id="80745679" w:edGrp="everyone" w:colFirst="4" w:colLast="4"/>
            <w:permStart w:id="1368475561" w:edGrp="everyone" w:colFirst="5" w:colLast="5"/>
            <w:permStart w:id="281367937" w:edGrp="everyone" w:colFirst="6" w:colLast="6"/>
            <w:r w:rsidRPr="003827EC">
              <w:rPr>
                <w:color w:val="FF9900"/>
              </w:rPr>
              <w:t>x.x</w:t>
            </w:r>
          </w:p>
        </w:tc>
        <w:tc>
          <w:tcPr>
            <w:tcW w:w="1201" w:type="dxa"/>
          </w:tcPr>
          <w:p w14:paraId="60B0FDD9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  <w:highlight w:val="yellow"/>
              </w:rPr>
            </w:pPr>
            <w:r w:rsidRPr="003827EC">
              <w:rPr>
                <w:color w:val="FF9900"/>
              </w:rPr>
              <w:t>xx.xx.xxxx</w:t>
            </w:r>
          </w:p>
        </w:tc>
        <w:tc>
          <w:tcPr>
            <w:tcW w:w="1780" w:type="dxa"/>
          </w:tcPr>
          <w:p w14:paraId="01075AA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r w:rsidRPr="003827EC">
              <w:rPr>
                <w:color w:val="FF9900"/>
              </w:rPr>
              <w:t>Xxxx</w:t>
            </w:r>
          </w:p>
        </w:tc>
        <w:tc>
          <w:tcPr>
            <w:tcW w:w="1843" w:type="dxa"/>
          </w:tcPr>
          <w:p w14:paraId="122CA271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r w:rsidRPr="003827EC">
              <w:rPr>
                <w:color w:val="FF9900"/>
              </w:rPr>
              <w:t>xxxxx</w:t>
            </w:r>
          </w:p>
        </w:tc>
        <w:tc>
          <w:tcPr>
            <w:tcW w:w="2060" w:type="dxa"/>
          </w:tcPr>
          <w:p w14:paraId="5560754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r w:rsidRPr="003827EC">
              <w:rPr>
                <w:color w:val="FF9900"/>
              </w:rPr>
              <w:t>CSM ansvarlig</w:t>
            </w:r>
          </w:p>
        </w:tc>
        <w:tc>
          <w:tcPr>
            <w:tcW w:w="1761" w:type="dxa"/>
          </w:tcPr>
          <w:p w14:paraId="707F50C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r w:rsidRPr="003827EC">
              <w:rPr>
                <w:color w:val="FF9900"/>
              </w:rPr>
              <w:t>xxxx</w:t>
            </w:r>
          </w:p>
        </w:tc>
      </w:tr>
      <w:tr w:rsidR="003827EC" w:rsidRPr="0061706E" w14:paraId="612E50C7" w14:textId="77777777" w:rsidTr="003827EC">
        <w:tc>
          <w:tcPr>
            <w:tcW w:w="983" w:type="dxa"/>
          </w:tcPr>
          <w:p w14:paraId="38EDACB9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ermStart w:id="1291936382" w:edGrp="everyone" w:colFirst="0" w:colLast="0"/>
            <w:permStart w:id="512299142" w:edGrp="everyone" w:colFirst="1" w:colLast="1"/>
            <w:permStart w:id="739192058" w:edGrp="everyone" w:colFirst="2" w:colLast="2"/>
            <w:permStart w:id="992313197" w:edGrp="everyone" w:colFirst="3" w:colLast="3"/>
            <w:permStart w:id="1311783484" w:edGrp="everyone" w:colFirst="4" w:colLast="4"/>
            <w:permStart w:id="1190941893" w:edGrp="everyone" w:colFirst="5" w:colLast="5"/>
            <w:permStart w:id="1282021966" w:edGrp="everyone" w:colFirst="6" w:colLast="6"/>
            <w:permEnd w:id="1134782202"/>
            <w:permEnd w:id="1812691578"/>
            <w:permEnd w:id="1041448952"/>
            <w:permEnd w:id="501755567"/>
            <w:permEnd w:id="80745679"/>
            <w:permEnd w:id="1368475561"/>
            <w:permEnd w:id="281367937"/>
          </w:p>
        </w:tc>
        <w:tc>
          <w:tcPr>
            <w:tcW w:w="1201" w:type="dxa"/>
          </w:tcPr>
          <w:p w14:paraId="1107FB31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780" w:type="dxa"/>
          </w:tcPr>
          <w:p w14:paraId="7A3C534D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843" w:type="dxa"/>
          </w:tcPr>
          <w:p w14:paraId="77549C44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2060" w:type="dxa"/>
          </w:tcPr>
          <w:p w14:paraId="03FBE11B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761" w:type="dxa"/>
          </w:tcPr>
          <w:p w14:paraId="70F77AC8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</w:tr>
      <w:bookmarkEnd w:id="6"/>
      <w:permEnd w:id="1291936382"/>
      <w:permEnd w:id="512299142"/>
      <w:permEnd w:id="739192058"/>
      <w:permEnd w:id="992313197"/>
      <w:permEnd w:id="1311783484"/>
      <w:permEnd w:id="1190941893"/>
      <w:permEnd w:id="1282021966"/>
    </w:tbl>
    <w:p w14:paraId="203D3F8B" w14:textId="77777777" w:rsidR="004E3B0F" w:rsidRPr="0061706E" w:rsidRDefault="004E3B0F" w:rsidP="003827EC">
      <w:pPr>
        <w:tabs>
          <w:tab w:val="left" w:pos="7416"/>
        </w:tabs>
        <w:spacing w:after="0" w:line="280" w:lineRule="atLeast"/>
        <w:ind w:left="-426"/>
        <w:rPr>
          <w:rFonts w:asciiTheme="majorHAnsi" w:eastAsia="Times New Roman" w:hAnsiTheme="majorHAnsi" w:cs="Times New Roman"/>
          <w:szCs w:val="18"/>
          <w:lang w:eastAsia="da-DK"/>
        </w:rPr>
      </w:pPr>
    </w:p>
    <w:p w14:paraId="68BB8B0A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Cs w:val="18"/>
          <w:lang w:eastAsia="da-DK"/>
        </w:rPr>
      </w:pPr>
    </w:p>
    <w:tbl>
      <w:tblPr>
        <w:tblStyle w:val="Tabel-Gitter1"/>
        <w:tblpPr w:leftFromText="141" w:rightFromText="141" w:vertAnchor="text" w:horzAnchor="margin" w:tblpXSpec="center" w:tblpY="136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4E3B0F" w:rsidRPr="0061706E" w14:paraId="383800A1" w14:textId="77777777" w:rsidTr="004E3B0F">
        <w:tc>
          <w:tcPr>
            <w:tcW w:w="1847" w:type="dxa"/>
          </w:tcPr>
          <w:p w14:paraId="5BD9D535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19217C08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Ved hver ny opdatering af et dokument, fremsendes med ny dato og version i hele tal (1.0, 2.0).</w:t>
            </w:r>
          </w:p>
          <w:p w14:paraId="57E176E3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1443B34C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Dokumenterne er låst i formateringen og ændringer/rettelser mellem versionerne vil derfor ikke kunne markeres.</w:t>
            </w:r>
          </w:p>
          <w:p w14:paraId="044228CE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</w:p>
          <w:p w14:paraId="4CCB8EF4" w14:textId="7938BAD8" w:rsidR="004E3B0F" w:rsidRPr="0061706E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4E3B0F" w:rsidRPr="0061706E" w14:paraId="28FB006F" w14:textId="77777777" w:rsidTr="004E3B0F">
        <w:tc>
          <w:tcPr>
            <w:tcW w:w="1847" w:type="dxa"/>
          </w:tcPr>
          <w:p w14:paraId="577D0018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7179903A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fremsendes altid i pdf, pånær Fareloggen i xl.</w:t>
            </w:r>
          </w:p>
          <w:p w14:paraId="5F9EF668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705FDF00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  <w:tr w:rsidR="004E3B0F" w:rsidRPr="0061706E" w14:paraId="44E35160" w14:textId="77777777" w:rsidTr="004E3B0F">
        <w:tc>
          <w:tcPr>
            <w:tcW w:w="1847" w:type="dxa"/>
          </w:tcPr>
          <w:p w14:paraId="404C587F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4BEBE67D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navngives på følgende måde i dokumenttitlen:</w:t>
            </w:r>
          </w:p>
          <w:p w14:paraId="33F627E5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Dokumentnummer</w:t>
            </w:r>
          </w:p>
          <w:p w14:paraId="056557E8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Dokumentnavn</w:t>
            </w:r>
          </w:p>
          <w:p w14:paraId="1BEA1F59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Projektnummer</w:t>
            </w:r>
          </w:p>
          <w:p w14:paraId="7FC1586B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Projektnavn </w:t>
            </w:r>
          </w:p>
          <w:p w14:paraId="3769FED4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Dato og version.</w:t>
            </w:r>
          </w:p>
          <w:p w14:paraId="7861CB87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5AC9E2F1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Eksempel:</w:t>
            </w:r>
          </w:p>
          <w:p w14:paraId="0E141CC8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  <w:p w14:paraId="34A0E758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1. Dokumentoversigt_ </w:t>
            </w:r>
          </w:p>
          <w:p w14:paraId="1BD7E7C6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31099 LedX Stationsvej, Græsted 22.08.2025 v.1.0</w:t>
            </w:r>
          </w:p>
        </w:tc>
      </w:tr>
      <w:tr w:rsidR="004E3B0F" w:rsidRPr="0061706E" w14:paraId="56428595" w14:textId="77777777" w:rsidTr="004E3B0F">
        <w:tc>
          <w:tcPr>
            <w:tcW w:w="1847" w:type="dxa"/>
          </w:tcPr>
          <w:p w14:paraId="5FB59D6D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color w:val="FF9900"/>
                <w:szCs w:val="18"/>
              </w:rPr>
              <w:t>Orange</w:t>
            </w:r>
            <w:r w:rsidRPr="0061706E">
              <w:rPr>
                <w:rFonts w:asciiTheme="majorHAnsi" w:hAnsiTheme="majorHAnsi"/>
                <w:szCs w:val="18"/>
              </w:rPr>
              <w:t>/</w:t>
            </w:r>
            <w:r w:rsidRPr="0061706E">
              <w:rPr>
                <w:rFonts w:asciiTheme="majorHAnsi" w:hAnsiTheme="majorHAnsi"/>
                <w:color w:val="001839" w:themeColor="accent1" w:themeShade="BF"/>
                <w:szCs w:val="18"/>
              </w:rPr>
              <w:t>blå</w:t>
            </w:r>
            <w:r w:rsidRPr="0061706E">
              <w:rPr>
                <w:rFonts w:asciiTheme="majorHAnsi" w:hAnsiTheme="majorHAnsi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565385C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2730127E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7A4222EB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</w:tbl>
    <w:p w14:paraId="7DD1ECC6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35589BC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  <w:bookmarkStart w:id="7" w:name="_Hlk205536090"/>
    </w:p>
    <w:bookmarkEnd w:id="3"/>
    <w:bookmarkEnd w:id="4"/>
    <w:bookmarkEnd w:id="5"/>
    <w:bookmarkEnd w:id="7"/>
    <w:p w14:paraId="6391E2BD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EB45DA6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1879A637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40A9168" w14:textId="21D6E9D9" w:rsidR="004E3B0F" w:rsidRPr="004E3B0F" w:rsidRDefault="004E3B0F" w:rsidP="004E3B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103FE38" w14:textId="623353C7" w:rsidR="00C74CD8" w:rsidRPr="00E22DA1" w:rsidRDefault="00C74CD8" w:rsidP="00C21875">
      <w:pPr>
        <w:ind w:left="0"/>
        <w:rPr>
          <w:sz w:val="12"/>
          <w:szCs w:val="16"/>
        </w:rPr>
      </w:pPr>
    </w:p>
    <w:tbl>
      <w:tblPr>
        <w:tblStyle w:val="Tabel-Git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5523"/>
      </w:tblGrid>
      <w:tr w:rsidR="00E22BB3" w:rsidRPr="00E90447" w14:paraId="2FD90070" w14:textId="77777777" w:rsidTr="004E3B0F">
        <w:sdt>
          <w:sdtPr>
            <w:alias w:val="Titel på mødet"/>
            <w:tag w:val=""/>
            <w:id w:val="-256292702"/>
            <w:placeholder>
              <w:docPart w:val="1E95751D777E41718B443033399F0DBB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tc>
              <w:tcPr>
                <w:tcW w:w="6799" w:type="dxa"/>
                <w:gridSpan w:val="2"/>
              </w:tcPr>
              <w:p w14:paraId="7438531A" w14:textId="77777777" w:rsidR="00E22BB3" w:rsidRPr="00474387" w:rsidRDefault="002B268C" w:rsidP="004E3B0F">
                <w:pPr>
                  <w:ind w:left="0"/>
                </w:pPr>
                <w:r>
                  <w:t>Titel på mødet</w:t>
                </w:r>
              </w:p>
            </w:tc>
          </w:sdtContent>
        </w:sdt>
      </w:tr>
      <w:tr w:rsidR="004F4C3B" w:rsidRPr="00DB65AF" w14:paraId="728719CA" w14:textId="77777777" w:rsidTr="004E3B0F">
        <w:tc>
          <w:tcPr>
            <w:tcW w:w="1276" w:type="dxa"/>
          </w:tcPr>
          <w:p w14:paraId="32F2830F" w14:textId="77777777" w:rsidR="004F4C3B" w:rsidRPr="00474387" w:rsidRDefault="004F4C3B" w:rsidP="004E3B0F">
            <w:pPr>
              <w:pStyle w:val="Tabelleft"/>
            </w:pPr>
            <w:r w:rsidRPr="00474387">
              <w:t>Tid:</w:t>
            </w:r>
          </w:p>
        </w:tc>
        <w:tc>
          <w:tcPr>
            <w:tcW w:w="5523" w:type="dxa"/>
          </w:tcPr>
          <w:p w14:paraId="1C9A9D09" w14:textId="448B6D99" w:rsidR="004F4C3B" w:rsidRPr="003827EC" w:rsidRDefault="00D779EB" w:rsidP="004E3B0F">
            <w:pPr>
              <w:ind w:left="287"/>
              <w:jc w:val="both"/>
              <w:rPr>
                <w:color w:val="FF9900"/>
              </w:rPr>
            </w:pPr>
            <w:sdt>
              <w:sdtPr>
                <w:rPr>
                  <w:color w:val="FF9900"/>
                </w:rPr>
                <w:id w:val="-1550449822"/>
                <w:placeholder>
                  <w:docPart w:val="CE103619C6114665AA5FA23F8C9DC86A"/>
                </w:placeholder>
              </w:sdtPr>
              <w:sdtEndPr/>
              <w:sdtContent>
                <w:permStart w:id="1951416977" w:edGrp="everyone"/>
                <w:sdt>
                  <w:sdtPr>
                    <w:rPr>
                      <w:color w:val="FF9900"/>
                    </w:rPr>
                    <w:id w:val="1066693683"/>
                    <w:placeholder>
                      <w:docPart w:val="CE103619C6114665AA5FA23F8C9DC86A"/>
                    </w:placeholder>
                  </w:sdtPr>
                  <w:sdtEndPr/>
                  <w:sdtContent>
                    <w:r w:rsidR="004F4C3B" w:rsidRPr="003827EC">
                      <w:rPr>
                        <w:color w:val="FF9900"/>
                      </w:rPr>
                      <w:t>dd.mm.yyy</w:t>
                    </w:r>
                  </w:sdtContent>
                </w:sdt>
              </w:sdtContent>
            </w:sdt>
            <w:r w:rsidR="004F4C3B" w:rsidRPr="003827EC">
              <w:rPr>
                <w:color w:val="FF9900"/>
              </w:rPr>
              <w:t xml:space="preserve">, kl. </w:t>
            </w:r>
            <w:sdt>
              <w:sdtPr>
                <w:rPr>
                  <w:color w:val="FF9900"/>
                </w:rPr>
                <w:id w:val="-1610189991"/>
                <w:placeholder>
                  <w:docPart w:val="CE103619C6114665AA5FA23F8C9DC86A"/>
                </w:placeholder>
              </w:sdtPr>
              <w:sdtEndPr/>
              <w:sdtContent>
                <w:r w:rsidR="00C14C1B" w:rsidRPr="003827EC">
                  <w:rPr>
                    <w:color w:val="FF9900"/>
                  </w:rPr>
                  <w:t>t</w:t>
                </w:r>
                <w:r w:rsidR="004F4C3B" w:rsidRPr="003827EC">
                  <w:rPr>
                    <w:color w:val="FF9900"/>
                  </w:rPr>
                  <w:t>t:mm</w:t>
                </w:r>
              </w:sdtContent>
            </w:sdt>
            <w:permEnd w:id="1951416977"/>
          </w:p>
        </w:tc>
      </w:tr>
      <w:tr w:rsidR="004F4C3B" w:rsidRPr="00474387" w14:paraId="2E53CB48" w14:textId="77777777" w:rsidTr="004E3B0F">
        <w:tc>
          <w:tcPr>
            <w:tcW w:w="1276" w:type="dxa"/>
          </w:tcPr>
          <w:p w14:paraId="43F54B13" w14:textId="77777777" w:rsidR="004F4C3B" w:rsidRPr="00474387" w:rsidRDefault="004F4C3B" w:rsidP="004E3B0F">
            <w:pPr>
              <w:pStyle w:val="Tabelleft"/>
            </w:pPr>
            <w:r w:rsidRPr="00474387">
              <w:t>Sted:</w:t>
            </w:r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086644634"/>
              <w:placeholder>
                <w:docPart w:val="CE103619C6114665AA5FA23F8C9DC86A"/>
              </w:placeholder>
            </w:sdtPr>
            <w:sdtEndPr/>
            <w:sdtContent>
              <w:permStart w:id="431119893" w:edGrp="everyone" w:displacedByCustomXml="prev"/>
              <w:p w14:paraId="344DF8EF" w14:textId="5B6F7735" w:rsidR="004F4C3B" w:rsidRPr="003827EC" w:rsidRDefault="00E90447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Mødested</w:t>
                </w:r>
              </w:p>
              <w:permEnd w:id="431119893" w:displacedByCustomXml="next"/>
            </w:sdtContent>
          </w:sdt>
        </w:tc>
      </w:tr>
      <w:tr w:rsidR="004F4C3B" w:rsidRPr="00DB65AF" w14:paraId="134AE03E" w14:textId="77777777" w:rsidTr="004E3B0F">
        <w:tc>
          <w:tcPr>
            <w:tcW w:w="1276" w:type="dxa"/>
          </w:tcPr>
          <w:p w14:paraId="5FAA568E" w14:textId="77777777" w:rsidR="004F4C3B" w:rsidRPr="00474387" w:rsidRDefault="004F4C3B" w:rsidP="004E3B0F">
            <w:pPr>
              <w:pStyle w:val="Tabelleft"/>
            </w:pPr>
            <w:permStart w:id="1389314137" w:edGrp="everyone" w:colFirst="1" w:colLast="1"/>
            <w:r w:rsidRPr="00474387">
              <w:t>Deltagere:</w:t>
            </w:r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039742364"/>
              <w:placeholder>
                <w:docPart w:val="CE103619C6114665AA5FA23F8C9DC86A"/>
              </w:placeholder>
            </w:sdtPr>
            <w:sdtEndPr/>
            <w:sdtContent>
              <w:p w14:paraId="24C777C7" w14:textId="15751516" w:rsidR="00842974" w:rsidRPr="003827EC" w:rsidRDefault="004F4C3B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24CF7C9D" w14:textId="77777777" w:rsidTr="004E3B0F">
        <w:tc>
          <w:tcPr>
            <w:tcW w:w="1276" w:type="dxa"/>
          </w:tcPr>
          <w:p w14:paraId="3A8960EC" w14:textId="77777777" w:rsidR="003D6B50" w:rsidRPr="00474387" w:rsidRDefault="003D6B50" w:rsidP="004E3B0F">
            <w:pPr>
              <w:pStyle w:val="Tabelleft"/>
            </w:pPr>
            <w:permStart w:id="766648312" w:edGrp="everyone" w:colFirst="1" w:colLast="1"/>
            <w:permEnd w:id="1389314137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777628931"/>
              <w:placeholder>
                <w:docPart w:val="676D157FBBBD447D995D774C5613D416"/>
              </w:placeholder>
            </w:sdtPr>
            <w:sdtEndPr/>
            <w:sdtContent>
              <w:p w14:paraId="435812A1" w14:textId="52080359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5B242C5B" w14:textId="77777777" w:rsidTr="004E3B0F">
        <w:tc>
          <w:tcPr>
            <w:tcW w:w="1276" w:type="dxa"/>
          </w:tcPr>
          <w:p w14:paraId="46EC4982" w14:textId="77777777" w:rsidR="003D6B50" w:rsidRPr="00474387" w:rsidRDefault="003D6B50" w:rsidP="004E3B0F">
            <w:pPr>
              <w:pStyle w:val="Tabelleft"/>
            </w:pPr>
            <w:permStart w:id="1223119368" w:edGrp="everyone" w:colFirst="1" w:colLast="1"/>
            <w:permEnd w:id="766648312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907943875"/>
              <w:placeholder>
                <w:docPart w:val="48940D4C6A7F49E382249FFCB3C8AD6A"/>
              </w:placeholder>
            </w:sdtPr>
            <w:sdtEndPr/>
            <w:sdtContent>
              <w:p w14:paraId="71CCDC16" w14:textId="30EDA2EE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782C4E6D" w14:textId="77777777" w:rsidTr="004E3B0F">
        <w:tc>
          <w:tcPr>
            <w:tcW w:w="1276" w:type="dxa"/>
          </w:tcPr>
          <w:p w14:paraId="15C67C59" w14:textId="77777777" w:rsidR="003D6B50" w:rsidRPr="00474387" w:rsidRDefault="003D6B50" w:rsidP="004E3B0F">
            <w:pPr>
              <w:pStyle w:val="Tabelleft"/>
            </w:pPr>
            <w:permStart w:id="95583380" w:edGrp="everyone" w:colFirst="1" w:colLast="1"/>
            <w:permEnd w:id="1223119368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471862817"/>
              <w:placeholder>
                <w:docPart w:val="EE3F2FB00CCF49BD8E45B1CDECE08450"/>
              </w:placeholder>
            </w:sdtPr>
            <w:sdtEndPr/>
            <w:sdtContent>
              <w:p w14:paraId="7A9D1B46" w14:textId="6B71A2B8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49E01964" w14:textId="77777777" w:rsidTr="004E3B0F">
        <w:tc>
          <w:tcPr>
            <w:tcW w:w="1276" w:type="dxa"/>
          </w:tcPr>
          <w:p w14:paraId="56C9B17E" w14:textId="77777777" w:rsidR="003D6B50" w:rsidRPr="00474387" w:rsidRDefault="003D6B50" w:rsidP="004E3B0F">
            <w:pPr>
              <w:pStyle w:val="Tabelleft"/>
            </w:pPr>
            <w:permStart w:id="1964718209" w:edGrp="everyone" w:colFirst="1" w:colLast="1"/>
            <w:permEnd w:id="95583380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945457298"/>
              <w:placeholder>
                <w:docPart w:val="75EE4ADD6E504AA185972C8B5570F91F"/>
              </w:placeholder>
            </w:sdtPr>
            <w:sdtEndPr/>
            <w:sdtContent>
              <w:p w14:paraId="12AB1F65" w14:textId="7EC2B015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278D420D" w14:textId="77777777" w:rsidTr="004E3B0F">
        <w:tc>
          <w:tcPr>
            <w:tcW w:w="1276" w:type="dxa"/>
            <w:tcMar>
              <w:top w:w="170" w:type="dxa"/>
            </w:tcMar>
          </w:tcPr>
          <w:p w14:paraId="353AF7E8" w14:textId="77777777" w:rsidR="003D6B50" w:rsidRPr="00474387" w:rsidRDefault="003D6B50" w:rsidP="004E3B0F">
            <w:pPr>
              <w:pStyle w:val="Tabelleft"/>
            </w:pPr>
            <w:permStart w:id="1917864837" w:edGrp="everyone" w:colFirst="1" w:colLast="1"/>
            <w:permEnd w:id="1964718209"/>
            <w:r w:rsidRPr="00474387">
              <w:t>Fraværende</w:t>
            </w:r>
          </w:p>
        </w:tc>
        <w:tc>
          <w:tcPr>
            <w:tcW w:w="5523" w:type="dxa"/>
            <w:tcMar>
              <w:top w:w="170" w:type="dxa"/>
            </w:tcMar>
          </w:tcPr>
          <w:sdt>
            <w:sdtPr>
              <w:rPr>
                <w:color w:val="FF9900"/>
              </w:rPr>
              <w:id w:val="1354381412"/>
              <w:placeholder>
                <w:docPart w:val="4CEEC1B361914C3E98B99FC9485E7904"/>
              </w:placeholder>
            </w:sdtPr>
            <w:sdtEndPr/>
            <w:sdtContent>
              <w:p w14:paraId="32454C4F" w14:textId="1141A58F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tr w:rsidR="003D6B50" w:rsidRPr="00DB65AF" w14:paraId="3FBDADFC" w14:textId="77777777" w:rsidTr="004E3B0F">
        <w:tc>
          <w:tcPr>
            <w:tcW w:w="1276" w:type="dxa"/>
          </w:tcPr>
          <w:p w14:paraId="712BADE8" w14:textId="77777777" w:rsidR="003D6B50" w:rsidRPr="00474387" w:rsidRDefault="003D6B50" w:rsidP="004E3B0F">
            <w:pPr>
              <w:pStyle w:val="Tabelleft"/>
            </w:pPr>
            <w:permStart w:id="1917138549" w:edGrp="everyone" w:colFirst="1" w:colLast="1"/>
            <w:permEnd w:id="1917864837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821857842"/>
              <w:placeholder>
                <w:docPart w:val="9E5680852B4E41459EF97C428B226277"/>
              </w:placeholder>
            </w:sdtPr>
            <w:sdtEndPr/>
            <w:sdtContent>
              <w:p w14:paraId="33BB9E89" w14:textId="77777777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(init)</w:t>
                </w:r>
              </w:p>
            </w:sdtContent>
          </w:sdt>
        </w:tc>
      </w:tr>
      <w:permEnd w:id="1917138549"/>
      <w:tr w:rsidR="003D6B50" w:rsidRPr="00474387" w14:paraId="4674DC60" w14:textId="77777777" w:rsidTr="004E3B0F">
        <w:trPr>
          <w:trHeight w:val="466"/>
        </w:trPr>
        <w:tc>
          <w:tcPr>
            <w:tcW w:w="1276" w:type="dxa"/>
          </w:tcPr>
          <w:p w14:paraId="6AC86992" w14:textId="77777777" w:rsidR="003D6B50" w:rsidRPr="00474387" w:rsidRDefault="003D6B50" w:rsidP="004E3B0F">
            <w:pPr>
              <w:pStyle w:val="Tabelleft"/>
            </w:pPr>
          </w:p>
        </w:tc>
        <w:tc>
          <w:tcPr>
            <w:tcW w:w="5523" w:type="dxa"/>
          </w:tcPr>
          <w:p w14:paraId="2586FBC1" w14:textId="77777777" w:rsidR="003D6B50" w:rsidRPr="00474387" w:rsidRDefault="003D6B50" w:rsidP="004E3B0F">
            <w:pPr>
              <w:ind w:left="287"/>
              <w:jc w:val="both"/>
            </w:pPr>
          </w:p>
        </w:tc>
      </w:tr>
    </w:tbl>
    <w:p w14:paraId="5F93DB79" w14:textId="1682AF4F" w:rsidR="00DC5575" w:rsidRDefault="004E3B0F" w:rsidP="00DC557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EB550D" wp14:editId="418A98B1">
                <wp:simplePos x="0" y="0"/>
                <wp:positionH relativeFrom="column">
                  <wp:posOffset>4053115</wp:posOffset>
                </wp:positionH>
                <wp:positionV relativeFrom="paragraph">
                  <wp:posOffset>170180</wp:posOffset>
                </wp:positionV>
                <wp:extent cx="1811020" cy="2122170"/>
                <wp:effectExtent l="0" t="0" r="0" b="0"/>
                <wp:wrapNone/>
                <wp:docPr id="1839918042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212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26A3AC" w14:textId="264BE232" w:rsidR="004E3B0F" w:rsidRPr="007B1C8B" w:rsidRDefault="004E3B0F" w:rsidP="003827EC">
                            <w:pPr>
                              <w:pStyle w:val="Orangetekst"/>
                              <w:ind w:left="284"/>
                              <w:rPr>
                                <w:rStyle w:val="Fillinref"/>
                                <w:color w:val="FF9900"/>
                              </w:rPr>
                            </w:pPr>
                            <w:r w:rsidRPr="005E749E">
                              <w:rPr>
                                <w:rStyle w:val="Fillinref"/>
                                <w:b/>
                              </w:rPr>
                              <w:t>Møde nr.</w:t>
                            </w:r>
                            <w:r w:rsidRPr="005E749E">
                              <w:rPr>
                                <w:rStyle w:val="Fillinref"/>
                              </w:rPr>
                              <w:br/>
                            </w:r>
                            <w:sdt>
                              <w:sdtPr>
                                <w:rPr>
                                  <w:color w:val="FF9900"/>
                                </w:rPr>
                                <w:alias w:val="Nr."/>
                                <w:tag w:val=""/>
                                <w:id w:val="363712475"/>
                                <w:placeholder>
                                  <w:docPart w:val="327445DEE74E41028063AD625D5C122B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permStart w:id="122562508" w:edGrp="everyone"/>
                                <w:r w:rsidRPr="003827EC">
                                  <w:rPr>
                                    <w:color w:val="FF9900"/>
                                  </w:rPr>
                                  <w:t>Nr. YYYY</w:t>
                                </w:r>
                                <w:permEnd w:id="122562508"/>
                              </w:sdtContent>
                            </w:sdt>
                          </w:p>
                          <w:p w14:paraId="0761AFD7" w14:textId="77777777" w:rsidR="004E3B0F" w:rsidRPr="00E90447" w:rsidRDefault="004E3B0F" w:rsidP="00A466CF">
                            <w:pPr>
                              <w:spacing w:before="360" w:after="60"/>
                              <w:ind w:left="295"/>
                              <w:rPr>
                                <w:rStyle w:val="Fillinref"/>
                                <w:b/>
                                <w:bCs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/>
                              </w:rPr>
                              <w:t>Referent</w:t>
                            </w:r>
                          </w:p>
                          <w:sdt>
                            <w:sdtPr>
                              <w:rPr>
                                <w:color w:val="FF9900"/>
                              </w:rPr>
                              <w:id w:val="1577403452"/>
                              <w:placeholder>
                                <w:docPart w:val="E33ADC10662F4CA99D2AF61CE41AFFA6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  <w:sz w:val="14"/>
                              </w:rPr>
                            </w:sdtEndPr>
                            <w:sdtContent>
                              <w:permStart w:id="179663375" w:edGrp="everyone" w:displacedByCustomXml="prev"/>
                              <w:p w14:paraId="49A380FB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Initialer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369347031"/>
                              <w:placeholder>
                                <w:docPart w:val="D2DC916B705148D79B00D104E5DE54B1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2097E7AA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E-mail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-1530566332"/>
                              <w:placeholder>
                                <w:docPart w:val="39DD81868ADC4FFFA8754E42F5191D9D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7E9F2D5C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Direkte telefon</w:t>
                                </w:r>
                              </w:p>
                            </w:sdtContent>
                          </w:sdt>
                          <w:permEnd w:id="179663375"/>
                          <w:p w14:paraId="3B9C2300" w14:textId="77777777" w:rsidR="004E3B0F" w:rsidRPr="00E90447" w:rsidRDefault="004E3B0F" w:rsidP="00A466CF">
                            <w:pPr>
                              <w:pStyle w:val="Refbox"/>
                              <w:spacing w:before="360" w:after="0"/>
                              <w:ind w:left="295"/>
                              <w:rPr>
                                <w:rStyle w:val="Fillinref"/>
                                <w:b/>
                                <w:bCs w:val="0"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 w:val="0"/>
                              </w:rPr>
                              <w:t>Ref. dato</w:t>
                            </w:r>
                          </w:p>
                          <w:sdt>
                            <w:sdtPr>
                              <w:id w:val="-1212334263"/>
                              <w:placeholder>
                                <w:docPart w:val="4871C379B4A54868A7BF00DED5301AF7"/>
                              </w:placeholder>
                              <w:showingPlcHdr/>
                              <w:date>
                                <w:dateFormat w:val="dd.MM.yyyy"/>
                                <w:lid w:val="da-DK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ermStart w:id="355169511" w:edGrp="everyone" w:displacedByCustomXml="prev"/>
                              <w:p w14:paraId="6FF78526" w14:textId="77777777" w:rsidR="004E3B0F" w:rsidRPr="005A3874" w:rsidRDefault="004E3B0F" w:rsidP="003827EC">
                                <w:pPr>
                                  <w:pStyle w:val="Orangetekst"/>
                                  <w:ind w:left="284"/>
                                </w:pPr>
                                <w:r w:rsidRPr="003827EC">
                                  <w:rPr>
                                    <w:rStyle w:val="Pladsholdertekst"/>
                                    <w:color w:val="FF9900"/>
                                    <w:sz w:val="14"/>
                                    <w:szCs w:val="16"/>
                                  </w:rPr>
                                  <w:t>Klik for at vælge dato.</w:t>
                                </w:r>
                              </w:p>
                              <w:permEnd w:id="355169511" w:displacedByCustomXml="next"/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EB550D"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7" type="#_x0000_t202" style="position:absolute;left:0;text-align:left;margin-left:319.15pt;margin-top:13.4pt;width:142.6pt;height:16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" filled="f" stroked="f" strokeweight=".5pt">
                <v:textbox>
                  <w:txbxContent>
                    <w:p w14:paraId="0A26A3AC" w14:textId="264BE232" w:rsidR="004E3B0F" w:rsidRPr="007B1C8B" w:rsidRDefault="004E3B0F" w:rsidP="003827EC">
                      <w:pPr>
                        <w:pStyle w:val="Orangetekst"/>
                        <w:ind w:left="284"/>
                        <w:rPr>
                          <w:rStyle w:val="Fillinref"/>
                          <w:color w:val="FF9900"/>
                        </w:rPr>
                      </w:pPr>
                      <w:r w:rsidRPr="005E749E">
                        <w:rPr>
                          <w:rStyle w:val="Fillinref"/>
                          <w:b/>
                        </w:rPr>
                        <w:t>Møde nr.</w:t>
                      </w:r>
                      <w:r w:rsidRPr="005E749E">
                        <w:rPr>
                          <w:rStyle w:val="Fillinref"/>
                        </w:rPr>
                        <w:br/>
                      </w:r>
                      <w:sdt>
                        <w:sdtPr>
                          <w:rPr>
                            <w:color w:val="FF9900"/>
                          </w:rPr>
                          <w:alias w:val="Nr."/>
                          <w:tag w:val=""/>
                          <w:id w:val="363712475"/>
                          <w:placeholder>
                            <w:docPart w:val="327445DEE74E41028063AD625D5C122B"/>
                          </w:placeholder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permStart w:id="122562508" w:edGrp="everyone"/>
                          <w:r w:rsidRPr="003827EC">
                            <w:rPr>
                              <w:color w:val="FF9900"/>
                            </w:rPr>
                            <w:t>Nr. YYYY</w:t>
                          </w:r>
                          <w:permEnd w:id="122562508"/>
                        </w:sdtContent>
                      </w:sdt>
                    </w:p>
                    <w:p w14:paraId="0761AFD7" w14:textId="77777777" w:rsidR="004E3B0F" w:rsidRPr="00E90447" w:rsidRDefault="004E3B0F" w:rsidP="00A466CF">
                      <w:pPr>
                        <w:spacing w:before="360" w:after="60"/>
                        <w:ind w:left="295"/>
                        <w:rPr>
                          <w:rStyle w:val="Fillinref"/>
                          <w:b/>
                          <w:bCs/>
                        </w:rPr>
                      </w:pPr>
                      <w:r w:rsidRPr="00E90447">
                        <w:rPr>
                          <w:rStyle w:val="Fillinref"/>
                          <w:b/>
                          <w:bCs/>
                        </w:rPr>
                        <w:t>Referent</w:t>
                      </w:r>
                    </w:p>
                    <w:sdt>
                      <w:sdtPr>
                        <w:rPr>
                          <w:color w:val="FF9900"/>
                        </w:rPr>
                        <w:id w:val="1577403452"/>
                        <w:placeholder>
                          <w:docPart w:val="E33ADC10662F4CA99D2AF61CE41AFFA6"/>
                        </w:placeholder>
                        <w:showingPlcHdr/>
                      </w:sdtPr>
                      <w:sdtEndPr>
                        <w:rPr>
                          <w:rStyle w:val="Fillinref"/>
                          <w:sz w:val="14"/>
                        </w:rPr>
                      </w:sdtEndPr>
                      <w:sdtContent>
                        <w:permStart w:id="179663375" w:edGrp="everyone" w:displacedByCustomXml="prev"/>
                        <w:p w14:paraId="49A380FB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Initialer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369347031"/>
                        <w:placeholder>
                          <w:docPart w:val="D2DC916B705148D79B00D104E5DE54B1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2097E7AA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E-mail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-1530566332"/>
                        <w:placeholder>
                          <w:docPart w:val="39DD81868ADC4FFFA8754E42F5191D9D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7E9F2D5C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Direkte telefon</w:t>
                          </w:r>
                        </w:p>
                      </w:sdtContent>
                    </w:sdt>
                    <w:permEnd w:id="179663375"/>
                    <w:p w14:paraId="3B9C2300" w14:textId="77777777" w:rsidR="004E3B0F" w:rsidRPr="00E90447" w:rsidRDefault="004E3B0F" w:rsidP="00A466CF">
                      <w:pPr>
                        <w:pStyle w:val="Refbox"/>
                        <w:spacing w:before="360" w:after="0"/>
                        <w:ind w:left="295"/>
                        <w:rPr>
                          <w:rStyle w:val="Fillinref"/>
                          <w:b/>
                          <w:bCs w:val="0"/>
                        </w:rPr>
                      </w:pPr>
                      <w:r w:rsidRPr="00E90447">
                        <w:rPr>
                          <w:rStyle w:val="Fillinref"/>
                          <w:b/>
                          <w:bCs w:val="0"/>
                        </w:rPr>
                        <w:t>Ref. dato</w:t>
                      </w:r>
                    </w:p>
                    <w:sdt>
                      <w:sdtPr>
                        <w:id w:val="-1212334263"/>
                        <w:placeholder>
                          <w:docPart w:val="4871C379B4A54868A7BF00DED5301AF7"/>
                        </w:placeholder>
                        <w:showingPlcHdr/>
                        <w:date>
                          <w:dateFormat w:val="dd.MM.yyyy"/>
                          <w:lid w:val="da-DK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ermStart w:id="355169511" w:edGrp="everyone" w:displacedByCustomXml="prev"/>
                        <w:p w14:paraId="6FF78526" w14:textId="77777777" w:rsidR="004E3B0F" w:rsidRPr="005A3874" w:rsidRDefault="004E3B0F" w:rsidP="003827EC">
                          <w:pPr>
                            <w:pStyle w:val="Orangetekst"/>
                            <w:ind w:left="284"/>
                          </w:pPr>
                          <w:r w:rsidRPr="003827EC">
                            <w:rPr>
                              <w:rStyle w:val="Pladsholdertekst"/>
                              <w:color w:val="FF9900"/>
                              <w:sz w:val="14"/>
                              <w:szCs w:val="16"/>
                            </w:rPr>
                            <w:t>Klik for at vælge dato.</w:t>
                          </w:r>
                        </w:p>
                        <w:permEnd w:id="355169511" w:displacedByCustomXml="next"/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textWrapping" w:clear="all"/>
      </w:r>
      <w:r w:rsidR="00DC5575" w:rsidRPr="00DC5575">
        <w:rPr>
          <w:b/>
          <w:bCs/>
        </w:rPr>
        <w:t>BEMÆRK</w:t>
      </w:r>
      <w:r w:rsidR="00DC5575">
        <w:t xml:space="preserve">: </w:t>
      </w:r>
      <w:r w:rsidR="00DC5575" w:rsidRPr="00EA683A">
        <w:rPr>
          <w:color w:val="auto"/>
        </w:rPr>
        <w:t>Ønsker 3.parts projektet at afholde et møde med Lokaltog</w:t>
      </w:r>
      <w:r w:rsidR="00435D00" w:rsidRPr="00EA683A">
        <w:rPr>
          <w:color w:val="auto"/>
        </w:rPr>
        <w:t>,</w:t>
      </w:r>
      <w:r w:rsidR="00DC5575" w:rsidRPr="00EA683A">
        <w:rPr>
          <w:color w:val="auto"/>
        </w:rPr>
        <w:t xml:space="preserve"> skal der jf. Lokaltogs sagsbehandlingstider</w:t>
      </w:r>
      <w:r w:rsidR="00435D00" w:rsidRPr="00EA683A">
        <w:rPr>
          <w:color w:val="auto"/>
        </w:rPr>
        <w:t>,</w:t>
      </w:r>
      <w:r w:rsidR="00DC5575" w:rsidRPr="00EA683A">
        <w:rPr>
          <w:color w:val="auto"/>
        </w:rPr>
        <w:t xml:space="preserve"> </w:t>
      </w:r>
      <w:r w:rsidR="00DA530A" w:rsidRPr="00EA683A">
        <w:rPr>
          <w:color w:val="auto"/>
        </w:rPr>
        <w:t>15 hverdage før</w:t>
      </w:r>
      <w:r w:rsidR="00435D00" w:rsidRPr="00EA683A">
        <w:rPr>
          <w:color w:val="auto"/>
        </w:rPr>
        <w:t xml:space="preserve"> et ønsket møde</w:t>
      </w:r>
      <w:r w:rsidR="00DA530A" w:rsidRPr="00EA683A">
        <w:rPr>
          <w:color w:val="auto"/>
        </w:rPr>
        <w:t xml:space="preserve">, </w:t>
      </w:r>
      <w:r w:rsidR="00DC5575" w:rsidRPr="00EA683A">
        <w:rPr>
          <w:color w:val="auto"/>
        </w:rPr>
        <w:t xml:space="preserve">fremsendes 3 forslag </w:t>
      </w:r>
      <w:r w:rsidR="00435D00" w:rsidRPr="00EA683A">
        <w:rPr>
          <w:color w:val="auto"/>
        </w:rPr>
        <w:t xml:space="preserve">til mødetidspunkt </w:t>
      </w:r>
      <w:r w:rsidR="00DC5575" w:rsidRPr="00EA683A">
        <w:rPr>
          <w:color w:val="auto"/>
        </w:rPr>
        <w:t>sammen med nærværende dagsorden.</w:t>
      </w:r>
    </w:p>
    <w:p w14:paraId="465788A0" w14:textId="256A10BA" w:rsidR="00DC5575" w:rsidRPr="00884CD4" w:rsidRDefault="00DC5575" w:rsidP="00DC5575">
      <w:r w:rsidRPr="00884CD4">
        <w:t>Til ethvert møde skal 3.parts projektet udarbejde et referat</w:t>
      </w:r>
      <w:r w:rsidR="00EA683A">
        <w:t xml:space="preserve"> </w:t>
      </w:r>
      <w:r w:rsidRPr="00884CD4">
        <w:t>som efterfølgende sendes til godkendelse hos 3.parts projektlederen.</w:t>
      </w:r>
    </w:p>
    <w:p w14:paraId="0C3730BC" w14:textId="27212989" w:rsidR="00C74CD8" w:rsidRPr="00474387" w:rsidRDefault="00C74CD8" w:rsidP="000C7652"/>
    <w:p w14:paraId="3C555851" w14:textId="77777777" w:rsidR="00C74CD8" w:rsidRPr="00474387" w:rsidRDefault="004F4C3B" w:rsidP="000C7652">
      <w:r w:rsidRPr="004743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D8806" wp14:editId="7F081DD3">
                <wp:simplePos x="0" y="0"/>
                <wp:positionH relativeFrom="column">
                  <wp:posOffset>12700</wp:posOffset>
                </wp:positionH>
                <wp:positionV relativeFrom="paragraph">
                  <wp:posOffset>94615</wp:posOffset>
                </wp:positionV>
                <wp:extent cx="5508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D0366C"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7.45pt" to="434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" strokecolor="#00214d [3204]" strokeweight=".5pt">
                <v:stroke joinstyle="miter"/>
              </v:line>
            </w:pict>
          </mc:Fallback>
        </mc:AlternateContent>
      </w:r>
    </w:p>
    <w:p w14:paraId="3129E1DC" w14:textId="77777777" w:rsidR="00187D81" w:rsidRDefault="00B8755E" w:rsidP="000C7652">
      <w:pPr>
        <w:pStyle w:val="Overskrift1"/>
      </w:pPr>
      <w:permStart w:id="1125851669" w:edGrp="everyone"/>
      <w:r w:rsidRPr="00BE02A2">
        <w:t>Punkt overskrift</w:t>
      </w:r>
    </w:p>
    <w:p w14:paraId="2ECA84DF" w14:textId="77777777" w:rsidR="00C74CD8" w:rsidRPr="007C5484" w:rsidRDefault="00BE02A2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472EDF00" w14:textId="76D5DBAA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2A583196" w14:textId="77777777" w:rsidR="00BE02A2" w:rsidRDefault="00BE02A2" w:rsidP="000C7652">
      <w:pPr>
        <w:pStyle w:val="Overskrift1"/>
      </w:pPr>
      <w:r>
        <w:t>Punkt overskrift</w:t>
      </w:r>
    </w:p>
    <w:p w14:paraId="4140FF09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7584DE33" w14:textId="54895F40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1B0A02A5" w14:textId="77777777" w:rsidR="00BE02A2" w:rsidRDefault="00BE02A2" w:rsidP="000C7652">
      <w:pPr>
        <w:pStyle w:val="Overskrift1"/>
      </w:pPr>
      <w:r>
        <w:t>Punkt overskrift</w:t>
      </w:r>
    </w:p>
    <w:p w14:paraId="2F0D08BA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2214A070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2688D3E2" w14:textId="77777777" w:rsidR="00BE02A2" w:rsidRDefault="00BE02A2" w:rsidP="000C7652">
      <w:pPr>
        <w:pStyle w:val="Overskrift1"/>
      </w:pPr>
      <w:r>
        <w:t>Punkt overskrift</w:t>
      </w:r>
    </w:p>
    <w:p w14:paraId="6EB5EAA6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53F7D984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1B06E68E" w14:textId="77777777" w:rsidR="00BE02A2" w:rsidRDefault="00BE02A2" w:rsidP="000C7652">
      <w:pPr>
        <w:pStyle w:val="Overskrift1"/>
      </w:pPr>
      <w:r>
        <w:t>Punkt overskrift</w:t>
      </w:r>
    </w:p>
    <w:p w14:paraId="4C433B60" w14:textId="77777777" w:rsidR="00DC5575" w:rsidRPr="007C5484" w:rsidRDefault="00DC5575" w:rsidP="007C5484">
      <w:pPr>
        <w:pStyle w:val="Orangetekst"/>
        <w:tabs>
          <w:tab w:val="left" w:pos="567"/>
        </w:tabs>
        <w:ind w:left="1701" w:hanging="1277"/>
        <w:rPr>
          <w:color w:val="FF9900"/>
        </w:rPr>
      </w:pPr>
      <w:r w:rsidRPr="007C5484">
        <w:rPr>
          <w:color w:val="FF9900"/>
        </w:rPr>
        <w:t>Tekst</w:t>
      </w:r>
    </w:p>
    <w:p w14:paraId="4A49A4AC" w14:textId="77777777" w:rsidR="00DC5575" w:rsidRPr="007C5484" w:rsidRDefault="00DC5575" w:rsidP="007C5484">
      <w:pPr>
        <w:pStyle w:val="Orangetekst"/>
        <w:tabs>
          <w:tab w:val="left" w:pos="567"/>
        </w:tabs>
        <w:ind w:left="1701" w:hanging="1277"/>
        <w:rPr>
          <w:color w:val="FF9900"/>
        </w:rPr>
      </w:pPr>
      <w:r w:rsidRPr="007C5484">
        <w:rPr>
          <w:color w:val="FF9900"/>
        </w:rPr>
        <w:t>Resultat:</w:t>
      </w:r>
    </w:p>
    <w:p w14:paraId="6E156322" w14:textId="77777777" w:rsidR="00BE02A2" w:rsidRDefault="00BE02A2" w:rsidP="000C7652">
      <w:pPr>
        <w:pStyle w:val="Overskrift1"/>
      </w:pPr>
      <w:r>
        <w:lastRenderedPageBreak/>
        <w:t>Punkt overskrift</w:t>
      </w:r>
    </w:p>
    <w:p w14:paraId="01D285D5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0464E4B2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bookmarkEnd w:id="0"/>
    <w:permEnd w:id="1125851669"/>
    <w:p w14:paraId="35CA9079" w14:textId="77777777" w:rsidR="006A74B7" w:rsidRPr="005E749E" w:rsidRDefault="006A74B7" w:rsidP="006A74B7">
      <w:pPr>
        <w:ind w:left="0"/>
      </w:pPr>
    </w:p>
    <w:sectPr w:rsidR="006A74B7" w:rsidRPr="005E749E" w:rsidSect="005A2B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88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4E40" w14:textId="77777777" w:rsidR="0001293E" w:rsidRDefault="0001293E" w:rsidP="000C7652">
      <w:r>
        <w:separator/>
      </w:r>
    </w:p>
  </w:endnote>
  <w:endnote w:type="continuationSeparator" w:id="0">
    <w:p w14:paraId="1FCA5B21" w14:textId="77777777" w:rsidR="0001293E" w:rsidRDefault="0001293E" w:rsidP="000C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EBF1" w14:textId="77777777" w:rsidR="005A2BC3" w:rsidRDefault="005A2BC3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-Git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8"/>
      <w:gridCol w:w="4362"/>
    </w:tblGrid>
    <w:tr w:rsidR="00BB5835" w:rsidRPr="00474387" w14:paraId="257C3613" w14:textId="77777777" w:rsidTr="00D7130C">
      <w:tc>
        <w:tcPr>
          <w:tcW w:w="4814" w:type="dxa"/>
        </w:tcPr>
        <w:p w14:paraId="4A40F806" w14:textId="77777777" w:rsidR="005A2BC3" w:rsidRDefault="005A2BC3" w:rsidP="005A2BC3">
          <w:pPr>
            <w:pStyle w:val="Sidefod"/>
            <w:ind w:left="0"/>
          </w:pPr>
          <w:r>
            <w:t>Skabelon nr, S169_00</w:t>
          </w:r>
        </w:p>
        <w:p w14:paraId="4B2FF303" w14:textId="420B657B" w:rsidR="00BB5835" w:rsidRPr="00474387" w:rsidRDefault="00BB5835" w:rsidP="000C7652">
          <w:pPr>
            <w:pStyle w:val="Sidefod"/>
            <w:ind w:left="29"/>
          </w:pPr>
        </w:p>
      </w:tc>
      <w:tc>
        <w:tcPr>
          <w:tcW w:w="4814" w:type="dxa"/>
        </w:tcPr>
        <w:p w14:paraId="098A9B80" w14:textId="77777777" w:rsidR="00BB5835" w:rsidRPr="00474387" w:rsidRDefault="00742FDF" w:rsidP="006A74B7">
          <w:pPr>
            <w:pStyle w:val="Sidefod"/>
            <w:jc w:val="right"/>
          </w:pPr>
          <w:r w:rsidRPr="00474387">
            <w:t>Side</w:t>
          </w:r>
          <w:r w:rsidR="00BB5835" w:rsidRPr="00474387">
            <w:t xml:space="preserve"> </w:t>
          </w:r>
          <w:r w:rsidR="00BB5835" w:rsidRPr="00474387">
            <w:fldChar w:fldCharType="begin"/>
          </w:r>
          <w:r w:rsidR="00BB5835" w:rsidRPr="00474387">
            <w:instrText xml:space="preserve"> PAGE  \* Arabic  \* MERGEFORMAT </w:instrText>
          </w:r>
          <w:r w:rsidR="00BB5835" w:rsidRPr="00474387">
            <w:fldChar w:fldCharType="separate"/>
          </w:r>
          <w:r w:rsidR="00BB5835" w:rsidRPr="00474387">
            <w:rPr>
              <w:noProof/>
            </w:rPr>
            <w:t>1</w:t>
          </w:r>
          <w:r w:rsidR="00BB5835" w:rsidRPr="00474387">
            <w:fldChar w:fldCharType="end"/>
          </w:r>
          <w:r w:rsidR="00BB5835" w:rsidRPr="00474387">
            <w:t xml:space="preserve"> </w:t>
          </w:r>
          <w:r w:rsidRPr="00474387">
            <w:t>a</w:t>
          </w:r>
          <w:r w:rsidR="00BB5835" w:rsidRPr="00474387">
            <w:t xml:space="preserve">f </w:t>
          </w:r>
          <w:fldSimple w:instr=" NUMPAGES  \* Arabic  \* MERGEFORMAT ">
            <w:r w:rsidR="00BB5835" w:rsidRPr="00474387">
              <w:rPr>
                <w:noProof/>
              </w:rPr>
              <w:t>2</w:t>
            </w:r>
          </w:fldSimple>
        </w:p>
      </w:tc>
    </w:tr>
  </w:tbl>
  <w:p w14:paraId="29332FB3" w14:textId="77777777" w:rsidR="00C74CD8" w:rsidRDefault="00C74CD8" w:rsidP="000C7652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9444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B8239A" w14:textId="0D8653EC" w:rsidR="005A2BC3" w:rsidRDefault="005A2BC3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2E9F67" w14:textId="77777777" w:rsidR="005A2BC3" w:rsidRDefault="005A2BC3" w:rsidP="005A2BC3">
    <w:pPr>
      <w:pStyle w:val="Sidefod"/>
      <w:ind w:left="0"/>
    </w:pPr>
    <w:r>
      <w:t>Skabelon nr, S169_00</w:t>
    </w:r>
  </w:p>
  <w:p w14:paraId="11C7581F" w14:textId="03FDEEA0" w:rsidR="00C74CD8" w:rsidRDefault="00C74CD8" w:rsidP="0011301A">
    <w:pPr>
      <w:pStyle w:val="Sidefod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D843F" w14:textId="77777777" w:rsidR="0001293E" w:rsidRDefault="0001293E" w:rsidP="000C7652">
      <w:r>
        <w:separator/>
      </w:r>
    </w:p>
  </w:footnote>
  <w:footnote w:type="continuationSeparator" w:id="0">
    <w:p w14:paraId="15CC1E79" w14:textId="77777777" w:rsidR="0001293E" w:rsidRDefault="0001293E" w:rsidP="000C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E902" w14:textId="77777777" w:rsidR="005A2BC3" w:rsidRDefault="005A2BC3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00C8" w14:textId="77777777" w:rsidR="00C74CD8" w:rsidRDefault="00C74CD8" w:rsidP="000C7652">
    <w:pPr>
      <w:pStyle w:val="Sidehoved"/>
    </w:pPr>
    <w:r>
      <w:rPr>
        <w:noProof/>
      </w:rPr>
      <w:drawing>
        <wp:anchor distT="0" distB="0" distL="114300" distR="114300" simplePos="0" relativeHeight="251662336" behindDoc="1" locked="1" layoutInCell="1" allowOverlap="0" wp14:anchorId="29D02684" wp14:editId="31626095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3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8A55" w14:textId="77777777" w:rsidR="005A2BC3" w:rsidRDefault="005A2BC3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C5E"/>
    <w:multiLevelType w:val="multilevel"/>
    <w:tmpl w:val="1F1A9DE4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Restart w:val="0"/>
      <w:pStyle w:val="Overskrift2"/>
      <w:lvlText w:val="%2.%1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363"/>
      </w:pPr>
      <w:rPr>
        <w:rFonts w:ascii="Verdana" w:hAnsi="Verdana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62C0F84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035AD7"/>
    <w:multiLevelType w:val="multilevel"/>
    <w:tmpl w:val="5BCC3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897C4C"/>
    <w:multiLevelType w:val="multilevel"/>
    <w:tmpl w:val="1494C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170" w:hanging="17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99259B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B61B8E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072BFE"/>
    <w:multiLevelType w:val="hybridMultilevel"/>
    <w:tmpl w:val="2C1EE7B4"/>
    <w:lvl w:ilvl="0" w:tplc="1688C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15CF83A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51B80"/>
    <w:multiLevelType w:val="multilevel"/>
    <w:tmpl w:val="259AD826"/>
    <w:lvl w:ilvl="0">
      <w:start w:val="1"/>
      <w:numFmt w:val="decimal"/>
      <w:pStyle w:val="Listeafsnit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none"/>
      <w:lvlText w:val="%2"/>
      <w:lvlJc w:val="left"/>
      <w:pPr>
        <w:ind w:left="357" w:firstLine="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F7551CF"/>
    <w:multiLevelType w:val="multilevel"/>
    <w:tmpl w:val="6D9C9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397" w:hanging="3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081589">
    <w:abstractNumId w:val="6"/>
  </w:num>
  <w:num w:numId="2" w16cid:durableId="2011253549">
    <w:abstractNumId w:val="5"/>
  </w:num>
  <w:num w:numId="3" w16cid:durableId="558635708">
    <w:abstractNumId w:val="2"/>
  </w:num>
  <w:num w:numId="4" w16cid:durableId="621881751">
    <w:abstractNumId w:val="7"/>
  </w:num>
  <w:num w:numId="5" w16cid:durableId="1098140154">
    <w:abstractNumId w:val="4"/>
  </w:num>
  <w:num w:numId="6" w16cid:durableId="1089545799">
    <w:abstractNumId w:val="1"/>
  </w:num>
  <w:num w:numId="7" w16cid:durableId="1399282553">
    <w:abstractNumId w:val="8"/>
  </w:num>
  <w:num w:numId="8" w16cid:durableId="34699167">
    <w:abstractNumId w:val="3"/>
  </w:num>
  <w:num w:numId="9" w16cid:durableId="485365328">
    <w:abstractNumId w:val="7"/>
  </w:num>
  <w:num w:numId="10" w16cid:durableId="1614046590">
    <w:abstractNumId w:val="7"/>
    <w:lvlOverride w:ilvl="0">
      <w:lvl w:ilvl="0">
        <w:start w:val="1"/>
        <w:numFmt w:val="decimal"/>
        <w:pStyle w:val="Listeafsni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%2"/>
        <w:lvlJc w:val="left"/>
        <w:pPr>
          <w:ind w:left="34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default"/>
        </w:rPr>
      </w:lvl>
    </w:lvlOverride>
  </w:num>
  <w:num w:numId="11" w16cid:durableId="1078820395">
    <w:abstractNumId w:val="0"/>
  </w:num>
  <w:num w:numId="12" w16cid:durableId="131219438">
    <w:abstractNumId w:val="0"/>
  </w:num>
  <w:num w:numId="13" w16cid:durableId="1211573611">
    <w:abstractNumId w:val="0"/>
  </w:num>
  <w:num w:numId="14" w16cid:durableId="563494352">
    <w:abstractNumId w:val="0"/>
  </w:num>
  <w:num w:numId="15" w16cid:durableId="1902212444">
    <w:abstractNumId w:val="7"/>
  </w:num>
  <w:num w:numId="16" w16cid:durableId="1792417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AES" w:cryptAlgorithmClass="hash" w:cryptAlgorithmType="typeAny" w:cryptAlgorithmSid="14" w:cryptSpinCount="100000" w:hash="bDuBWeBE3tJZGDEHta+krthb/Qoto0+TrJDoO9npIseK0R4aT/zTiw56Lt8tmvprnAELdq6zdxLBNkfYs1tNng==" w:salt="X2m3Nff1deD4L+eZa83ZI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6A"/>
    <w:rsid w:val="0001293E"/>
    <w:rsid w:val="00012A11"/>
    <w:rsid w:val="00030747"/>
    <w:rsid w:val="00092702"/>
    <w:rsid w:val="000A5F55"/>
    <w:rsid w:val="000C7652"/>
    <w:rsid w:val="000F3A4F"/>
    <w:rsid w:val="000F498F"/>
    <w:rsid w:val="0011301A"/>
    <w:rsid w:val="0014378D"/>
    <w:rsid w:val="00161337"/>
    <w:rsid w:val="00165DC2"/>
    <w:rsid w:val="00187D81"/>
    <w:rsid w:val="002322B4"/>
    <w:rsid w:val="00255BB7"/>
    <w:rsid w:val="002574CE"/>
    <w:rsid w:val="002B268C"/>
    <w:rsid w:val="002B5607"/>
    <w:rsid w:val="002C00FA"/>
    <w:rsid w:val="002C6A6A"/>
    <w:rsid w:val="002E07BF"/>
    <w:rsid w:val="00306CC1"/>
    <w:rsid w:val="00316EAA"/>
    <w:rsid w:val="00337797"/>
    <w:rsid w:val="00363EC2"/>
    <w:rsid w:val="003827EC"/>
    <w:rsid w:val="003B7643"/>
    <w:rsid w:val="003C214B"/>
    <w:rsid w:val="003D6B50"/>
    <w:rsid w:val="003F1FCB"/>
    <w:rsid w:val="00411B7B"/>
    <w:rsid w:val="00421DC2"/>
    <w:rsid w:val="00435D00"/>
    <w:rsid w:val="00474387"/>
    <w:rsid w:val="004773AF"/>
    <w:rsid w:val="00483B1A"/>
    <w:rsid w:val="004A3D30"/>
    <w:rsid w:val="004A4CAA"/>
    <w:rsid w:val="004E3B0F"/>
    <w:rsid w:val="004F4C3B"/>
    <w:rsid w:val="004F6327"/>
    <w:rsid w:val="00571724"/>
    <w:rsid w:val="005A2BC3"/>
    <w:rsid w:val="005A3874"/>
    <w:rsid w:val="005A3979"/>
    <w:rsid w:val="005A56D1"/>
    <w:rsid w:val="005C0150"/>
    <w:rsid w:val="005C6908"/>
    <w:rsid w:val="005E749E"/>
    <w:rsid w:val="00615B2D"/>
    <w:rsid w:val="0066365B"/>
    <w:rsid w:val="006916CF"/>
    <w:rsid w:val="006A74B7"/>
    <w:rsid w:val="006D2150"/>
    <w:rsid w:val="006F1F29"/>
    <w:rsid w:val="00742FDF"/>
    <w:rsid w:val="00752F51"/>
    <w:rsid w:val="00780250"/>
    <w:rsid w:val="007B1C8B"/>
    <w:rsid w:val="007B3DA1"/>
    <w:rsid w:val="007C5484"/>
    <w:rsid w:val="00842974"/>
    <w:rsid w:val="00850E4F"/>
    <w:rsid w:val="00874F24"/>
    <w:rsid w:val="0089186B"/>
    <w:rsid w:val="008A15B9"/>
    <w:rsid w:val="008E5B4C"/>
    <w:rsid w:val="00941776"/>
    <w:rsid w:val="00942A15"/>
    <w:rsid w:val="00962AB8"/>
    <w:rsid w:val="00974440"/>
    <w:rsid w:val="009778B2"/>
    <w:rsid w:val="009D18D6"/>
    <w:rsid w:val="00A06EFB"/>
    <w:rsid w:val="00A466CF"/>
    <w:rsid w:val="00A55A52"/>
    <w:rsid w:val="00A7214B"/>
    <w:rsid w:val="00A83159"/>
    <w:rsid w:val="00AB307D"/>
    <w:rsid w:val="00AE44BC"/>
    <w:rsid w:val="00AF71D1"/>
    <w:rsid w:val="00B10A84"/>
    <w:rsid w:val="00B745B2"/>
    <w:rsid w:val="00B8755E"/>
    <w:rsid w:val="00BA4CB6"/>
    <w:rsid w:val="00BA67CD"/>
    <w:rsid w:val="00BB5835"/>
    <w:rsid w:val="00BC3A80"/>
    <w:rsid w:val="00BC743D"/>
    <w:rsid w:val="00BD3E06"/>
    <w:rsid w:val="00BD77B2"/>
    <w:rsid w:val="00BE02A2"/>
    <w:rsid w:val="00BF1712"/>
    <w:rsid w:val="00BF1B37"/>
    <w:rsid w:val="00C14C1B"/>
    <w:rsid w:val="00C21875"/>
    <w:rsid w:val="00C34910"/>
    <w:rsid w:val="00C64FDE"/>
    <w:rsid w:val="00C74CD8"/>
    <w:rsid w:val="00CA053E"/>
    <w:rsid w:val="00CC6E60"/>
    <w:rsid w:val="00CC7666"/>
    <w:rsid w:val="00CD1BDC"/>
    <w:rsid w:val="00CD35EB"/>
    <w:rsid w:val="00CF5F1E"/>
    <w:rsid w:val="00D04E3E"/>
    <w:rsid w:val="00D1360C"/>
    <w:rsid w:val="00D60D65"/>
    <w:rsid w:val="00D65FD6"/>
    <w:rsid w:val="00D7130C"/>
    <w:rsid w:val="00D779EB"/>
    <w:rsid w:val="00DA52F5"/>
    <w:rsid w:val="00DA530A"/>
    <w:rsid w:val="00DB4F75"/>
    <w:rsid w:val="00DB65AF"/>
    <w:rsid w:val="00DC5575"/>
    <w:rsid w:val="00E1435A"/>
    <w:rsid w:val="00E22BB3"/>
    <w:rsid w:val="00E22DA1"/>
    <w:rsid w:val="00E3186D"/>
    <w:rsid w:val="00E37C02"/>
    <w:rsid w:val="00E90447"/>
    <w:rsid w:val="00EA683A"/>
    <w:rsid w:val="00F51372"/>
    <w:rsid w:val="00F727E5"/>
    <w:rsid w:val="00F7656C"/>
    <w:rsid w:val="00F80FAE"/>
    <w:rsid w:val="00FA69F5"/>
    <w:rsid w:val="00FB1C62"/>
    <w:rsid w:val="00FD3B62"/>
    <w:rsid w:val="00FE6147"/>
    <w:rsid w:val="00FF3678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01E81"/>
  <w15:chartTrackingRefBased/>
  <w15:docId w15:val="{F687B2A1-E55C-4E82-8A09-92802F3E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575"/>
    <w:pPr>
      <w:spacing w:line="240" w:lineRule="auto"/>
      <w:ind w:left="294"/>
    </w:pPr>
    <w:rPr>
      <w:color w:val="1D1D1B" w:themeColor="text1"/>
      <w:sz w:val="18"/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6CC1"/>
    <w:pPr>
      <w:keepNext/>
      <w:keepLines/>
      <w:numPr>
        <w:numId w:val="14"/>
      </w:numPr>
      <w:spacing w:before="400" w:after="120"/>
      <w:outlineLvl w:val="0"/>
    </w:pPr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</w:rPr>
  </w:style>
  <w:style w:type="paragraph" w:styleId="Overskrift2">
    <w:name w:val="heading 2"/>
    <w:basedOn w:val="Normal"/>
    <w:next w:val="Normal"/>
    <w:link w:val="Overskrift2Tegn"/>
    <w:uiPriority w:val="9"/>
    <w:unhideWhenUsed/>
    <w:rsid w:val="00306CC1"/>
    <w:pPr>
      <w:keepNext/>
      <w:keepLines/>
      <w:numPr>
        <w:ilvl w:val="1"/>
        <w:numId w:val="14"/>
      </w:numPr>
      <w:spacing w:before="40" w:after="0"/>
      <w:outlineLvl w:val="1"/>
    </w:pPr>
    <w:rPr>
      <w:rFonts w:asciiTheme="majorHAnsi" w:eastAsiaTheme="majorEastAsia" w:hAnsiTheme="majorHAnsi" w:cstheme="majorBidi"/>
      <w:color w:val="001839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CC1"/>
    <w:pPr>
      <w:keepNext/>
      <w:keepLines/>
      <w:numPr>
        <w:ilvl w:val="2"/>
        <w:numId w:val="14"/>
      </w:numPr>
      <w:spacing w:before="40" w:after="0"/>
      <w:outlineLvl w:val="2"/>
    </w:pPr>
    <w:rPr>
      <w:rFonts w:asciiTheme="majorHAnsi" w:eastAsiaTheme="majorEastAsia" w:hAnsiTheme="majorHAnsi" w:cstheme="majorBidi"/>
      <w:color w:val="001026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306CC1"/>
    <w:pPr>
      <w:tabs>
        <w:tab w:val="center" w:pos="4819"/>
        <w:tab w:val="right" w:pos="9638"/>
      </w:tabs>
      <w:spacing w:after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306CC1"/>
    <w:rPr>
      <w:color w:val="1D1D1B" w:themeColor="text1"/>
      <w:sz w:val="18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306CC1"/>
    <w:pPr>
      <w:tabs>
        <w:tab w:val="center" w:pos="4819"/>
        <w:tab w:val="right" w:pos="9638"/>
      </w:tabs>
      <w:spacing w:after="0"/>
    </w:pPr>
    <w:rPr>
      <w:color w:val="1D1D1B"/>
      <w:sz w:val="14"/>
    </w:rPr>
  </w:style>
  <w:style w:type="character" w:customStyle="1" w:styleId="SidefodTegn">
    <w:name w:val="Sidefod Tegn"/>
    <w:basedOn w:val="Standardskrifttypeiafsnit"/>
    <w:link w:val="Sidefod"/>
    <w:uiPriority w:val="99"/>
    <w:rsid w:val="00306CC1"/>
    <w:rPr>
      <w:color w:val="1D1D1B"/>
      <w:sz w:val="14"/>
      <w:lang w:val="da-DK"/>
    </w:rPr>
  </w:style>
  <w:style w:type="table" w:styleId="Tabel-Gitter">
    <w:name w:val="Table Grid"/>
    <w:basedOn w:val="Tabel-Normal"/>
    <w:uiPriority w:val="39"/>
    <w:rsid w:val="0030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306CC1"/>
    <w:rPr>
      <w:color w:val="808080"/>
    </w:rPr>
  </w:style>
  <w:style w:type="paragraph" w:customStyle="1" w:styleId="Refbox">
    <w:name w:val="Ref box"/>
    <w:basedOn w:val="Normal"/>
    <w:rsid w:val="00306CC1"/>
    <w:rPr>
      <w:bCs/>
      <w:sz w:val="14"/>
      <w:szCs w:val="14"/>
    </w:rPr>
  </w:style>
  <w:style w:type="paragraph" w:customStyle="1" w:styleId="Fillin01">
    <w:name w:val="Fill in 01"/>
    <w:basedOn w:val="Refbox"/>
    <w:qFormat/>
    <w:rsid w:val="00306CC1"/>
    <w:rPr>
      <w:b/>
      <w:bCs w:val="0"/>
    </w:rPr>
  </w:style>
  <w:style w:type="character" w:customStyle="1" w:styleId="Fillinref">
    <w:name w:val="Fill in ref"/>
    <w:basedOn w:val="Standardskrifttypeiafsnit"/>
    <w:uiPriority w:val="1"/>
    <w:rsid w:val="00306CC1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styleId="Listeafsnit">
    <w:name w:val="List Paragraph"/>
    <w:basedOn w:val="Normal"/>
    <w:uiPriority w:val="34"/>
    <w:qFormat/>
    <w:rsid w:val="00306CC1"/>
    <w:pPr>
      <w:numPr>
        <w:numId w:val="15"/>
      </w:numPr>
      <w:tabs>
        <w:tab w:val="left" w:pos="170"/>
      </w:tabs>
      <w:spacing w:before="240" w:after="0"/>
    </w:pPr>
    <w:rPr>
      <w:b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306CC1"/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  <w:lang w:val="da-DK"/>
    </w:rPr>
  </w:style>
  <w:style w:type="paragraph" w:customStyle="1" w:styleId="Tabelleft">
    <w:name w:val="Tabel left"/>
    <w:basedOn w:val="Normal"/>
    <w:qFormat/>
    <w:rsid w:val="00306CC1"/>
    <w:pPr>
      <w:spacing w:after="0"/>
      <w:ind w:left="14" w:hanging="14"/>
    </w:pPr>
  </w:style>
  <w:style w:type="paragraph" w:customStyle="1" w:styleId="Initialer">
    <w:name w:val="Initialer"/>
    <w:basedOn w:val="Refbox"/>
    <w:qFormat/>
    <w:rsid w:val="00306CC1"/>
    <w:pPr>
      <w:spacing w:after="40"/>
      <w:ind w:left="295"/>
    </w:pPr>
    <w:rPr>
      <w:caps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06CC1"/>
    <w:rPr>
      <w:rFonts w:asciiTheme="majorHAnsi" w:eastAsiaTheme="majorEastAsia" w:hAnsiTheme="majorHAnsi" w:cstheme="majorBidi"/>
      <w:color w:val="001839" w:themeColor="accent1" w:themeShade="BF"/>
      <w:sz w:val="26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06CC1"/>
    <w:rPr>
      <w:rFonts w:asciiTheme="majorHAnsi" w:eastAsiaTheme="majorEastAsia" w:hAnsiTheme="majorHAnsi" w:cstheme="majorBidi"/>
      <w:color w:val="001026" w:themeColor="accent1" w:themeShade="7F"/>
      <w:sz w:val="24"/>
      <w:szCs w:val="24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C557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C5575"/>
    <w:pPr>
      <w:spacing w:after="0"/>
      <w:ind w:left="0"/>
    </w:pPr>
    <w:rPr>
      <w:rFonts w:ascii="Verdana" w:eastAsia="Times New Roman" w:hAnsi="Verdana" w:cs="Times New Roman"/>
      <w:color w:val="auto"/>
      <w:sz w:val="20"/>
      <w:szCs w:val="20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C5575"/>
    <w:rPr>
      <w:rFonts w:ascii="Verdana" w:eastAsia="Times New Roman" w:hAnsi="Verdana" w:cs="Times New Roman"/>
      <w:sz w:val="20"/>
      <w:szCs w:val="20"/>
      <w:lang w:val="da-DK"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4E3B0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4E3B0F"/>
    <w:pPr>
      <w:spacing w:after="0" w:line="280" w:lineRule="atLeast"/>
      <w:ind w:left="0"/>
    </w:pPr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3827EC"/>
    <w:pPr>
      <w:spacing w:after="0" w:line="280" w:lineRule="atLeast"/>
      <w:ind w:left="-851"/>
    </w:pPr>
    <w:rPr>
      <w:rFonts w:eastAsia="Times New Roman" w:cs="Times New Roman"/>
      <w:color w:val="auto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3827EC"/>
    <w:rPr>
      <w:rFonts w:eastAsia="Times New Roman" w:cs="Times New Roman"/>
      <w:sz w:val="28"/>
      <w:szCs w:val="36"/>
      <w:lang w:val="da-DK"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3827EC"/>
    <w:pPr>
      <w:spacing w:after="0" w:line="280" w:lineRule="atLeast"/>
      <w:ind w:left="-851"/>
    </w:pPr>
    <w:rPr>
      <w:rFonts w:ascii="Verdana" w:eastAsia="Times New Roman" w:hAnsi="Verdana" w:cs="Times New Roman"/>
      <w:szCs w:val="20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3827EC"/>
    <w:rPr>
      <w:rFonts w:ascii="Verdana" w:eastAsia="Times New Roman" w:hAnsi="Verdana" w:cs="Times New Roman"/>
      <w:color w:val="1D1D1B" w:themeColor="text1"/>
      <w:sz w:val="18"/>
      <w:szCs w:val="20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Skabeloner\Word\M&#248;dereferat_A4_Lokalt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95751D777E41718B443033399F0D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9079B1-5C82-4C34-9099-375B205D88B0}"/>
      </w:docPartPr>
      <w:docPartBody>
        <w:p w:rsidR="00B64B2D" w:rsidRDefault="00B64B2D">
          <w:pPr>
            <w:pStyle w:val="1E95751D777E41718B443033399F0DBB"/>
          </w:pPr>
          <w:r w:rsidRPr="004D42A9">
            <w:rPr>
              <w:rStyle w:val="Pladsholdertekst"/>
            </w:rPr>
            <w:t>[</w:t>
          </w:r>
          <w:r>
            <w:rPr>
              <w:rStyle w:val="Pladsholdertekst"/>
            </w:rPr>
            <w:t>Titel på mødet</w:t>
          </w:r>
          <w:r w:rsidRPr="004D42A9">
            <w:rPr>
              <w:rStyle w:val="Pladsholdertekst"/>
            </w:rPr>
            <w:t>]</w:t>
          </w:r>
        </w:p>
      </w:docPartBody>
    </w:docPart>
    <w:docPart>
      <w:docPartPr>
        <w:name w:val="CE103619C6114665AA5FA23F8C9DC8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132A82-A281-4F4E-9D84-359F7C9ED205}"/>
      </w:docPartPr>
      <w:docPartBody>
        <w:p w:rsidR="00B64B2D" w:rsidRDefault="00B64B2D">
          <w:pPr>
            <w:pStyle w:val="CE103619C6114665AA5FA23F8C9DC86A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676D157FBBBD447D995D774C5613D4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DFB111E-C89C-4539-93A1-35F63EB2A849}"/>
      </w:docPartPr>
      <w:docPartBody>
        <w:p w:rsidR="00B64B2D" w:rsidRDefault="00B64B2D">
          <w:pPr>
            <w:pStyle w:val="676D157FBBBD447D995D774C5613D416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48940D4C6A7F49E382249FFCB3C8AD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A50EBF-B3FF-49AC-B6CB-528F24476AEB}"/>
      </w:docPartPr>
      <w:docPartBody>
        <w:p w:rsidR="00B64B2D" w:rsidRDefault="00B64B2D">
          <w:pPr>
            <w:pStyle w:val="48940D4C6A7F49E382249FFCB3C8AD6A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EE3F2FB00CCF49BD8E45B1CDECE0845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8ED2C2-7142-4ADB-B9CC-C9059CD8671D}"/>
      </w:docPartPr>
      <w:docPartBody>
        <w:p w:rsidR="00B64B2D" w:rsidRDefault="00B64B2D">
          <w:pPr>
            <w:pStyle w:val="EE3F2FB00CCF49BD8E45B1CDECE08450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75EE4ADD6E504AA185972C8B5570F91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E1D789-D29D-45CD-8B70-20F97B0EEB09}"/>
      </w:docPartPr>
      <w:docPartBody>
        <w:p w:rsidR="00B64B2D" w:rsidRDefault="00B64B2D">
          <w:pPr>
            <w:pStyle w:val="75EE4ADD6E504AA185972C8B5570F91F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4CEEC1B361914C3E98B99FC9485E790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8AFE7C-1721-49DB-9C51-D5B90E32BF84}"/>
      </w:docPartPr>
      <w:docPartBody>
        <w:p w:rsidR="00B64B2D" w:rsidRDefault="00B64B2D">
          <w:pPr>
            <w:pStyle w:val="4CEEC1B361914C3E98B99FC9485E7904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9E5680852B4E41459EF97C428B22627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E31C40-F720-4023-8C54-2C0DBAB22F21}"/>
      </w:docPartPr>
      <w:docPartBody>
        <w:p w:rsidR="00B64B2D" w:rsidRDefault="00B64B2D">
          <w:pPr>
            <w:pStyle w:val="9E5680852B4E41459EF97C428B226277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327445DEE74E41028063AD625D5C12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5E3A654-FDF8-4F83-84BD-FA74629CD7C1}"/>
      </w:docPartPr>
      <w:docPartBody>
        <w:p w:rsidR="00C02526" w:rsidRDefault="00C02526" w:rsidP="00C02526">
          <w:pPr>
            <w:pStyle w:val="327445DEE74E41028063AD625D5C122B"/>
          </w:pPr>
          <w:r>
            <w:rPr>
              <w:rStyle w:val="Pladsholdertekst"/>
            </w:rPr>
            <w:t>Nr.YYYY</w:t>
          </w:r>
        </w:p>
      </w:docPartBody>
    </w:docPart>
    <w:docPart>
      <w:docPartPr>
        <w:name w:val="E33ADC10662F4CA99D2AF61CE41AFFA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BC17C6-154F-4BCF-9CD1-2DDC8062331A}"/>
      </w:docPartPr>
      <w:docPartBody>
        <w:p w:rsidR="00C02526" w:rsidRDefault="00C02526" w:rsidP="00C02526">
          <w:pPr>
            <w:pStyle w:val="E33ADC10662F4CA99D2AF61CE41AFFA6"/>
          </w:pPr>
          <w:r w:rsidRPr="00874F24">
            <w:rPr>
              <w:rStyle w:val="Fillinref"/>
            </w:rPr>
            <w:t>Initialer</w:t>
          </w:r>
        </w:p>
      </w:docPartBody>
    </w:docPart>
    <w:docPart>
      <w:docPartPr>
        <w:name w:val="D2DC916B705148D79B00D104E5DE54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7BDEF3F-FA73-49DD-BB5F-73B9864C37F2}"/>
      </w:docPartPr>
      <w:docPartBody>
        <w:p w:rsidR="00C02526" w:rsidRDefault="00C02526" w:rsidP="00C02526">
          <w:pPr>
            <w:pStyle w:val="D2DC916B705148D79B00D104E5DE54B1"/>
          </w:pPr>
          <w:r w:rsidRPr="005E749E">
            <w:rPr>
              <w:rStyle w:val="Fillinref"/>
            </w:rPr>
            <w:t>E-mail</w:t>
          </w:r>
        </w:p>
      </w:docPartBody>
    </w:docPart>
    <w:docPart>
      <w:docPartPr>
        <w:name w:val="39DD81868ADC4FFFA8754E42F5191D9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039DFB-03B8-458C-91B3-BD778A1887CE}"/>
      </w:docPartPr>
      <w:docPartBody>
        <w:p w:rsidR="00C02526" w:rsidRDefault="00C02526" w:rsidP="00C02526">
          <w:pPr>
            <w:pStyle w:val="39DD81868ADC4FFFA8754E42F5191D9D"/>
          </w:pPr>
          <w:r w:rsidRPr="00E90447">
            <w:rPr>
              <w:rStyle w:val="Fillinref"/>
            </w:rPr>
            <w:t>Direkte telefon</w:t>
          </w:r>
        </w:p>
      </w:docPartBody>
    </w:docPart>
    <w:docPart>
      <w:docPartPr>
        <w:name w:val="4871C379B4A54868A7BF00DED5301A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07DBE7-71D4-4AF6-BA20-C89C55C55D2F}"/>
      </w:docPartPr>
      <w:docPartBody>
        <w:p w:rsidR="00C02526" w:rsidRDefault="00C02526" w:rsidP="00C02526">
          <w:pPr>
            <w:pStyle w:val="4871C379B4A54868A7BF00DED5301AF7"/>
          </w:pPr>
          <w:r>
            <w:rPr>
              <w:rStyle w:val="Pladsholdertekst"/>
            </w:rPr>
            <w:t>Klik for at vælge dato</w:t>
          </w:r>
          <w:r w:rsidRPr="00FF197C">
            <w:rPr>
              <w:rStyle w:val="Pladsholderteks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2D"/>
    <w:rsid w:val="00023EB1"/>
    <w:rsid w:val="000F3A4F"/>
    <w:rsid w:val="00411B7B"/>
    <w:rsid w:val="005C6908"/>
    <w:rsid w:val="00615B2D"/>
    <w:rsid w:val="0066365B"/>
    <w:rsid w:val="00A54AD0"/>
    <w:rsid w:val="00A55A52"/>
    <w:rsid w:val="00AF71D1"/>
    <w:rsid w:val="00B64B2D"/>
    <w:rsid w:val="00B745B2"/>
    <w:rsid w:val="00BC3A80"/>
    <w:rsid w:val="00BF1B37"/>
    <w:rsid w:val="00C02526"/>
    <w:rsid w:val="00CC6E60"/>
    <w:rsid w:val="00CD35EB"/>
    <w:rsid w:val="00D04E3E"/>
    <w:rsid w:val="00DB4F75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C02526"/>
    <w:rPr>
      <w:color w:val="808080"/>
    </w:rPr>
  </w:style>
  <w:style w:type="paragraph" w:customStyle="1" w:styleId="1E95751D777E41718B443033399F0DBB">
    <w:name w:val="1E95751D777E41718B443033399F0DBB"/>
  </w:style>
  <w:style w:type="paragraph" w:customStyle="1" w:styleId="CE103619C6114665AA5FA23F8C9DC86A">
    <w:name w:val="CE103619C6114665AA5FA23F8C9DC86A"/>
  </w:style>
  <w:style w:type="paragraph" w:customStyle="1" w:styleId="676D157FBBBD447D995D774C5613D416">
    <w:name w:val="676D157FBBBD447D995D774C5613D416"/>
  </w:style>
  <w:style w:type="paragraph" w:customStyle="1" w:styleId="48940D4C6A7F49E382249FFCB3C8AD6A">
    <w:name w:val="48940D4C6A7F49E382249FFCB3C8AD6A"/>
  </w:style>
  <w:style w:type="paragraph" w:customStyle="1" w:styleId="EE3F2FB00CCF49BD8E45B1CDECE08450">
    <w:name w:val="EE3F2FB00CCF49BD8E45B1CDECE08450"/>
  </w:style>
  <w:style w:type="paragraph" w:customStyle="1" w:styleId="75EE4ADD6E504AA185972C8B5570F91F">
    <w:name w:val="75EE4ADD6E504AA185972C8B5570F91F"/>
  </w:style>
  <w:style w:type="paragraph" w:customStyle="1" w:styleId="4CEEC1B361914C3E98B99FC9485E7904">
    <w:name w:val="4CEEC1B361914C3E98B99FC9485E7904"/>
  </w:style>
  <w:style w:type="paragraph" w:customStyle="1" w:styleId="9E5680852B4E41459EF97C428B226277">
    <w:name w:val="9E5680852B4E41459EF97C428B226277"/>
  </w:style>
  <w:style w:type="character" w:customStyle="1" w:styleId="Fillinref">
    <w:name w:val="Fill in ref"/>
    <w:basedOn w:val="Standardskrifttypeiafsnit"/>
    <w:uiPriority w:val="1"/>
    <w:rsid w:val="00C02526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customStyle="1" w:styleId="327445DEE74E41028063AD625D5C122B">
    <w:name w:val="327445DEE74E41028063AD625D5C122B"/>
    <w:rsid w:val="00C02526"/>
  </w:style>
  <w:style w:type="paragraph" w:customStyle="1" w:styleId="E33ADC10662F4CA99D2AF61CE41AFFA6">
    <w:name w:val="E33ADC10662F4CA99D2AF61CE41AFFA6"/>
    <w:rsid w:val="00C02526"/>
  </w:style>
  <w:style w:type="paragraph" w:customStyle="1" w:styleId="D2DC916B705148D79B00D104E5DE54B1">
    <w:name w:val="D2DC916B705148D79B00D104E5DE54B1"/>
    <w:rsid w:val="00C02526"/>
  </w:style>
  <w:style w:type="paragraph" w:customStyle="1" w:styleId="39DD81868ADC4FFFA8754E42F5191D9D">
    <w:name w:val="39DD81868ADC4FFFA8754E42F5191D9D"/>
    <w:rsid w:val="00C02526"/>
  </w:style>
  <w:style w:type="paragraph" w:customStyle="1" w:styleId="4871C379B4A54868A7BF00DED5301AF7">
    <w:name w:val="4871C379B4A54868A7BF00DED5301AF7"/>
    <w:rsid w:val="00C025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eme1">
  <a:themeElements>
    <a:clrScheme name="Lokaltog">
      <a:dk1>
        <a:srgbClr val="1D1D1B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7323C7C1-B661-4CFE-BDF0-804556D830D8}" vid="{113DD086-4B38-4A31-B257-A835D188779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B455-99B2-4696-AEC3-C435452B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Mødereferat_A4_Lokaltog</Template>
  <TotalTime>50</TotalTime>
  <Pages>4</Pages>
  <Words>279</Words>
  <Characters>1702</Characters>
  <Application>Microsoft Office Word</Application>
  <DocSecurity>8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Lokaltog Mødereferat A4</vt:lpstr>
      <vt:lpstr>Lokaltog Dagsorden A4</vt:lpstr>
    </vt:vector>
  </TitlesOfParts>
  <Company>Titel på mødet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Lokaltog Mødereferat A4</dc:title>
  <dc:subject>Lokaltog Mødereferat A4</dc:subject>
  <dc:creator>Bo D. Reinsborg</dc:creator>
  <cp:keywords>Template</cp:keywords>
  <dc:description>Nr. YYYY</dc:description>
  <cp:lastModifiedBy>Pernille M. Mokaya</cp:lastModifiedBy>
  <cp:revision>18</cp:revision>
  <cp:lastPrinted>2022-10-05T10:50:00Z</cp:lastPrinted>
  <dcterms:created xsi:type="dcterms:W3CDTF">2025-08-15T09:19:00Z</dcterms:created>
  <dcterms:modified xsi:type="dcterms:W3CDTF">2026-03-27T09:49:00Z</dcterms:modified>
  <cp:category>Template</cp:category>
</cp:coreProperties>
</file>